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EB697" w14:textId="265B4AF8" w:rsidR="00E14660" w:rsidRPr="00870FC5" w:rsidRDefault="00E14660" w:rsidP="00E1466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9865820"/>
      <w:bookmarkStart w:id="3" w:name="_Toc5938268"/>
      <w:bookmarkEnd w:id="0"/>
      <w:bookmarkEnd w:id="1"/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xxx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R4-</w:t>
      </w:r>
      <w:r w:rsidR="00972C57">
        <w:rPr>
          <w:rFonts w:ascii="Arial" w:eastAsia="MS Mincho" w:hAnsi="Arial" w:cs="Arial"/>
          <w:b/>
          <w:sz w:val="24"/>
          <w:szCs w:val="24"/>
        </w:rPr>
        <w:t>2217710</w:t>
      </w:r>
    </w:p>
    <w:p w14:paraId="769F85BC" w14:textId="77777777" w:rsidR="00E14660" w:rsidRDefault="00E14660" w:rsidP="00E14660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 w:rsidRPr="00427DF4">
        <w:rPr>
          <w:rFonts w:ascii="Arial" w:hAnsi="Arial"/>
          <w:b/>
          <w:sz w:val="24"/>
          <w:szCs w:val="24"/>
          <w:lang w:eastAsia="zh-CN"/>
        </w:rPr>
        <w:t>Electronic Meeting, October 10 – October 19, 2022</w:t>
      </w:r>
    </w:p>
    <w:p w14:paraId="60DA770E" w14:textId="19EE080B" w:rsidR="00E14660" w:rsidRPr="00AB3D40" w:rsidRDefault="00E14660" w:rsidP="00E1466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color w:val="000000" w:themeColor="text1"/>
          <w:sz w:val="22"/>
          <w:lang w:val="en-US" w:eastAsia="zh-CN"/>
        </w:rPr>
        <w:t>WF on CA_n</w:t>
      </w:r>
      <w:r>
        <w:rPr>
          <w:rFonts w:ascii="Arial" w:hAnsi="Arial" w:cs="Arial"/>
          <w:color w:val="000000" w:themeColor="text1"/>
          <w:sz w:val="22"/>
          <w:lang w:val="en-US" w:eastAsia="zh-CN"/>
        </w:rPr>
        <w:t>8-n20</w:t>
      </w:r>
      <w:r>
        <w:rPr>
          <w:rFonts w:ascii="Arial" w:hAnsi="Arial" w:cs="Arial" w:hint="eastAsia"/>
          <w:color w:val="000000" w:themeColor="text1"/>
          <w:sz w:val="22"/>
          <w:lang w:val="en-US" w:eastAsia="zh-CN"/>
        </w:rPr>
        <w:t>-n28</w:t>
      </w:r>
    </w:p>
    <w:p w14:paraId="3816345F" w14:textId="71078A28" w:rsidR="00E14660" w:rsidRPr="00DE53FC" w:rsidRDefault="00E14660" w:rsidP="00E1466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Pr="00C45B0D">
        <w:rPr>
          <w:rFonts w:ascii="Arial" w:hAnsi="Arial" w:cs="Arial"/>
          <w:color w:val="000000" w:themeColor="text1"/>
          <w:sz w:val="22"/>
          <w:lang w:val="en-US" w:eastAsia="zh-CN"/>
        </w:rPr>
        <w:t>6.2.4.1</w:t>
      </w:r>
      <w:r w:rsidRPr="00C45B0D">
        <w:rPr>
          <w:rFonts w:ascii="Arial" w:hAnsi="Arial" w:cs="Arial"/>
          <w:color w:val="000000" w:themeColor="text1"/>
          <w:sz w:val="22"/>
          <w:lang w:val="en-US" w:eastAsia="zh-CN"/>
        </w:rPr>
        <w:tab/>
        <w:t>Feasibility investigation of simultaneous reception and transmissions</w:t>
      </w:r>
    </w:p>
    <w:p w14:paraId="46E3E3A6" w14:textId="77777777" w:rsidR="00E14660" w:rsidRPr="00AB3D40" w:rsidRDefault="00E14660" w:rsidP="00E1466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Pr="00F74890">
        <w:rPr>
          <w:rFonts w:ascii="Arial" w:hAnsi="Arial" w:cs="Arial"/>
          <w:b/>
          <w:sz w:val="22"/>
        </w:rPr>
        <w:t>Skyworks Solutions Inc.</w:t>
      </w:r>
    </w:p>
    <w:p w14:paraId="2A5864ED" w14:textId="20DC42B4" w:rsidR="00211E66" w:rsidRPr="005B7223" w:rsidRDefault="00E14660" w:rsidP="005B722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0A4CCD"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1C24B396" w14:textId="15D1ACA2" w:rsidR="00211E66" w:rsidRDefault="00211E66" w:rsidP="00211E66">
      <w:pPr>
        <w:pStyle w:val="Heading1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Background information</w:t>
      </w:r>
    </w:p>
    <w:p w14:paraId="483BED72" w14:textId="136F087C" w:rsidR="00A74284" w:rsidRDefault="00211E66" w:rsidP="0030476E">
      <w:pPr>
        <w:tabs>
          <w:tab w:val="left" w:pos="1985"/>
        </w:tabs>
        <w:spacing w:after="0"/>
        <w:jc w:val="both"/>
        <w:outlineLvl w:val="0"/>
        <w:rPr>
          <w:lang w:eastAsia="zh-CN"/>
        </w:rPr>
      </w:pPr>
      <w:r>
        <w:rPr>
          <w:lang w:eastAsia="zh-CN"/>
        </w:rPr>
        <w:t>As it is useful for the agreements and way forward below, the following assumptions from last meeting are provided:</w:t>
      </w:r>
    </w:p>
    <w:p w14:paraId="5060A9D2" w14:textId="77777777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ind w:left="541"/>
        <w:textAlignment w:val="baseline"/>
        <w:rPr>
          <w:rFonts w:eastAsia="SimSun"/>
          <w:szCs w:val="24"/>
        </w:rPr>
      </w:pPr>
      <w:r>
        <w:rPr>
          <w:rFonts w:eastAsia="DengXian" w:hint="eastAsia"/>
          <w:szCs w:val="24"/>
        </w:rPr>
        <w:t>UE should support the full range of spectrum for single band operations on n8, n20 and n28</w:t>
      </w:r>
    </w:p>
    <w:p w14:paraId="2FCB8D99" w14:textId="77777777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ind w:left="541"/>
        <w:textAlignment w:val="baseline"/>
        <w:rPr>
          <w:rFonts w:eastAsia="SimSun"/>
          <w:szCs w:val="24"/>
        </w:rPr>
      </w:pPr>
      <w:r>
        <w:rPr>
          <w:rFonts w:eastAsia="DengXian" w:hint="eastAsia"/>
          <w:szCs w:val="24"/>
        </w:rPr>
        <w:t>Use the follow frequency ranges for further discussion for n28 spectrum restriction to support CA_n8-n20-n28.</w:t>
      </w:r>
      <w:r>
        <w:rPr>
          <w:rFonts w:eastAsia="SimSun"/>
          <w:szCs w:val="24"/>
        </w:rPr>
        <w:t xml:space="preserve"> </w:t>
      </w:r>
      <w:r w:rsidRPr="00211E66">
        <w:rPr>
          <w:rFonts w:eastAsia="SimSun" w:hint="eastAsia"/>
        </w:rPr>
        <w:t>UL: 703MHz~733MHz</w:t>
      </w:r>
      <w:r w:rsidRPr="00211E66">
        <w:rPr>
          <w:rFonts w:eastAsia="SimSun"/>
        </w:rPr>
        <w:t xml:space="preserve"> / </w:t>
      </w:r>
      <w:r w:rsidRPr="00211E66">
        <w:rPr>
          <w:rFonts w:eastAsia="SimSun" w:hint="eastAsia"/>
        </w:rPr>
        <w:t>DL: 758MHz~788MHz</w:t>
      </w:r>
    </w:p>
    <w:p w14:paraId="1C78900F" w14:textId="77777777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ind w:left="541"/>
        <w:textAlignment w:val="baseline"/>
        <w:rPr>
          <w:rFonts w:eastAsia="SimSun"/>
          <w:szCs w:val="24"/>
        </w:rPr>
      </w:pPr>
      <w:r w:rsidRPr="00211E66">
        <w:rPr>
          <w:rFonts w:eastAsia="SimSun"/>
          <w:szCs w:val="24"/>
        </w:rPr>
        <w:t>The following CBW assumption can be used in future study: n8: 5, 10, 15 / n20: 5, 10, 15, 20 / n28: 5, 10, 15, 20</w:t>
      </w:r>
    </w:p>
    <w:p w14:paraId="71C58C28" w14:textId="77777777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ind w:left="541"/>
        <w:textAlignment w:val="baseline"/>
        <w:rPr>
          <w:rFonts w:eastAsia="SimSun"/>
          <w:szCs w:val="24"/>
        </w:rPr>
      </w:pPr>
      <w:r>
        <w:rPr>
          <w:rFonts w:eastAsia="SimSun" w:hint="eastAsia"/>
        </w:rPr>
        <w:t xml:space="preserve">The following issues will be </w:t>
      </w:r>
      <w:proofErr w:type="spellStart"/>
      <w:r>
        <w:rPr>
          <w:rFonts w:eastAsia="SimSun" w:hint="eastAsia"/>
        </w:rPr>
        <w:t>analyzed</w:t>
      </w:r>
      <w:proofErr w:type="spellEnd"/>
      <w:r>
        <w:rPr>
          <w:rFonts w:eastAsia="SimSun" w:hint="eastAsia"/>
        </w:rPr>
        <w:t xml:space="preserve"> in the feasibility study</w:t>
      </w:r>
      <w:r>
        <w:rPr>
          <w:rFonts w:eastAsia="SimSun"/>
          <w:szCs w:val="24"/>
        </w:rPr>
        <w:t xml:space="preserve">: </w:t>
      </w:r>
    </w:p>
    <w:p w14:paraId="00AD236B" w14:textId="77777777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textAlignment w:val="baseline"/>
        <w:rPr>
          <w:rFonts w:eastAsia="SimSun"/>
          <w:szCs w:val="24"/>
        </w:rPr>
      </w:pPr>
      <w:r w:rsidRPr="00211E66">
        <w:rPr>
          <w:rFonts w:eastAsia="SimSun" w:hint="eastAsia"/>
          <w:szCs w:val="24"/>
        </w:rPr>
        <w:t xml:space="preserve">UL CA_n8-n20 (IMD3 and IMD5), UL CA_n20-n28 (IMD3). </w:t>
      </w:r>
    </w:p>
    <w:p w14:paraId="449FE2CA" w14:textId="18763453" w:rsid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textAlignment w:val="baseline"/>
        <w:rPr>
          <w:rFonts w:eastAsia="SimSun"/>
          <w:szCs w:val="24"/>
        </w:rPr>
      </w:pPr>
      <w:r w:rsidRPr="00211E66">
        <w:rPr>
          <w:rFonts w:eastAsia="SimSun" w:hint="eastAsia"/>
          <w:szCs w:val="24"/>
        </w:rPr>
        <w:t>The impact on n20 and n28 out-of-band blocking requirement</w:t>
      </w:r>
    </w:p>
    <w:p w14:paraId="25A53984" w14:textId="405E984B" w:rsidR="00211E66" w:rsidRPr="00211E66" w:rsidRDefault="00211E66" w:rsidP="0030476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0" w:line="240" w:lineRule="auto"/>
        <w:textAlignment w:val="baseline"/>
        <w:rPr>
          <w:rFonts w:eastAsia="SimSun"/>
          <w:szCs w:val="24"/>
        </w:rPr>
      </w:pPr>
      <w:r>
        <w:rPr>
          <w:rFonts w:eastAsia="SimSun" w:hint="eastAsia"/>
        </w:rPr>
        <w:t>The same RB allocation with single band REFSENS UL configuration is considered as the starting point.</w:t>
      </w:r>
    </w:p>
    <w:p w14:paraId="3E11125E" w14:textId="741A16E6" w:rsidR="00A74284" w:rsidRDefault="00842DF0">
      <w:pPr>
        <w:pStyle w:val="Heading1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GTW agreement</w:t>
      </w:r>
    </w:p>
    <w:bookmarkEnd w:id="2"/>
    <w:bookmarkEnd w:id="3"/>
    <w:p w14:paraId="47D6D99A" w14:textId="12F93DDC" w:rsidR="00E14660" w:rsidRPr="00EF3FF4" w:rsidRDefault="00E14660" w:rsidP="00E14660">
      <w:pPr>
        <w:spacing w:line="260" w:lineRule="auto"/>
        <w:rPr>
          <w:lang w:eastAsia="zh-CN"/>
        </w:rPr>
      </w:pPr>
      <w:r>
        <w:rPr>
          <w:lang w:eastAsia="zh-CN"/>
        </w:rPr>
        <w:t>During GTW the following agreement was reached on antenna architecture to be considered for CA_n8-n20-n28.</w:t>
      </w:r>
      <w:r w:rsidRPr="00E14660">
        <w:rPr>
          <w:lang w:eastAsia="zh-CN"/>
        </w:rPr>
        <w:t xml:space="preserve"> Given this agreement we can focus on 3 antenna architecture to assess this band combinations feasibility</w:t>
      </w:r>
      <w:r>
        <w:rPr>
          <w:lang w:eastAsia="zh-CN"/>
        </w:rPr>
        <w:t>.</w:t>
      </w:r>
    </w:p>
    <w:p w14:paraId="1866BBAB" w14:textId="00D24D68" w:rsidR="00E14660" w:rsidRDefault="00E14660" w:rsidP="00E14660">
      <w:pPr>
        <w:spacing w:afterLines="50" w:after="120"/>
        <w:rPr>
          <w:lang w:eastAsia="zh-CN"/>
        </w:rPr>
      </w:pPr>
      <w:r>
        <w:rPr>
          <w:b/>
          <w:lang w:eastAsia="zh-CN"/>
        </w:rPr>
        <w:t>Agreement</w:t>
      </w:r>
      <w:r>
        <w:rPr>
          <w:lang w:eastAsia="zh-CN"/>
        </w:rPr>
        <w:t>:</w:t>
      </w:r>
    </w:p>
    <w:p w14:paraId="75345EAB" w14:textId="77777777" w:rsidR="00E14660" w:rsidRPr="00E14660" w:rsidRDefault="00E14660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 w:rsidRPr="00E14660">
        <w:rPr>
          <w:b/>
          <w:bCs/>
          <w:lang w:eastAsia="zh-CN"/>
        </w:rPr>
        <w:t>Use 3 antenna UE architecture as the baseline for evaluation.</w:t>
      </w:r>
    </w:p>
    <w:p w14:paraId="7520BDB4" w14:textId="77777777" w:rsidR="00E14660" w:rsidRPr="00E14660" w:rsidRDefault="00E14660" w:rsidP="00E14660">
      <w:pPr>
        <w:numPr>
          <w:ilvl w:val="1"/>
          <w:numId w:val="5"/>
        </w:numPr>
        <w:spacing w:afterLines="50" w:after="120" w:line="240" w:lineRule="auto"/>
        <w:rPr>
          <w:b/>
          <w:bCs/>
          <w:lang w:eastAsia="zh-CN"/>
        </w:rPr>
      </w:pPr>
      <w:r w:rsidRPr="00E14660">
        <w:rPr>
          <w:b/>
          <w:bCs/>
          <w:lang w:eastAsia="zh-CN"/>
        </w:rPr>
        <w:t>Do not preclude 2 and 4 antennas in the study item</w:t>
      </w:r>
    </w:p>
    <w:p w14:paraId="0D2B7776" w14:textId="0424BA3F" w:rsidR="00E14660" w:rsidRDefault="00E14660" w:rsidP="00E14660">
      <w:pPr>
        <w:pStyle w:val="Heading1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Three antenna architecture(s)</w:t>
      </w:r>
    </w:p>
    <w:p w14:paraId="5792A97B" w14:textId="79F501AB" w:rsidR="00E14660" w:rsidRDefault="00E14660" w:rsidP="00E14660">
      <w:pPr>
        <w:rPr>
          <w:lang w:eastAsia="zh-CN"/>
        </w:rPr>
      </w:pPr>
      <w:r>
        <w:rPr>
          <w:lang w:eastAsia="zh-CN"/>
        </w:rPr>
        <w:t>Multiple companies provided input [2-7] to th</w:t>
      </w:r>
      <w:r w:rsidR="006C255C">
        <w:rPr>
          <w:lang w:eastAsia="zh-CN"/>
        </w:rPr>
        <w:t>is band combinations with different 3 antenna approaches</w:t>
      </w:r>
      <w:r w:rsidR="00336016">
        <w:rPr>
          <w:lang w:eastAsia="zh-CN"/>
        </w:rPr>
        <w:t xml:space="preserve"> which are summarized below.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1042"/>
        <w:gridCol w:w="2460"/>
        <w:gridCol w:w="1969"/>
        <w:gridCol w:w="1969"/>
        <w:gridCol w:w="2450"/>
      </w:tblGrid>
      <w:tr w:rsidR="006C255C" w14:paraId="1CC16A65" w14:textId="77777777" w:rsidTr="00336016">
        <w:tc>
          <w:tcPr>
            <w:tcW w:w="1042" w:type="dxa"/>
          </w:tcPr>
          <w:p w14:paraId="0BDFDD0B" w14:textId="6810EA61" w:rsidR="006C255C" w:rsidRPr="0030476E" w:rsidRDefault="006C255C" w:rsidP="0030476E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30476E">
              <w:rPr>
                <w:b/>
                <w:bCs/>
                <w:lang w:eastAsia="zh-CN"/>
              </w:rPr>
              <w:t>Antenna #</w:t>
            </w:r>
          </w:p>
        </w:tc>
        <w:tc>
          <w:tcPr>
            <w:tcW w:w="2460" w:type="dxa"/>
          </w:tcPr>
          <w:p w14:paraId="262FB1AF" w14:textId="488BA7EF" w:rsidR="006C255C" w:rsidRPr="0030476E" w:rsidRDefault="00D6745C" w:rsidP="0030476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Case 1 </w:t>
            </w:r>
            <w:r w:rsidR="00336016">
              <w:rPr>
                <w:b/>
                <w:bCs/>
                <w:lang w:eastAsia="zh-CN"/>
              </w:rPr>
              <w:t>[2, 3, 4, 7]</w:t>
            </w:r>
          </w:p>
        </w:tc>
        <w:tc>
          <w:tcPr>
            <w:tcW w:w="1969" w:type="dxa"/>
          </w:tcPr>
          <w:p w14:paraId="0EC05361" w14:textId="029B8DA5" w:rsidR="006C255C" w:rsidRPr="0030476E" w:rsidRDefault="00D6745C" w:rsidP="0030476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Case 2 </w:t>
            </w:r>
            <w:r w:rsidR="00336016">
              <w:rPr>
                <w:b/>
                <w:bCs/>
                <w:lang w:eastAsia="zh-CN"/>
              </w:rPr>
              <w:t>[2]</w:t>
            </w:r>
          </w:p>
        </w:tc>
        <w:tc>
          <w:tcPr>
            <w:tcW w:w="1969" w:type="dxa"/>
          </w:tcPr>
          <w:p w14:paraId="034B6AB0" w14:textId="6EFD13BF" w:rsidR="006C255C" w:rsidRPr="0030476E" w:rsidRDefault="00D6745C" w:rsidP="0030476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Case 3 </w:t>
            </w:r>
            <w:r w:rsidR="00336016">
              <w:rPr>
                <w:b/>
                <w:bCs/>
                <w:lang w:eastAsia="zh-CN"/>
              </w:rPr>
              <w:t>[2]</w:t>
            </w:r>
          </w:p>
        </w:tc>
        <w:tc>
          <w:tcPr>
            <w:tcW w:w="2450" w:type="dxa"/>
          </w:tcPr>
          <w:p w14:paraId="7F48891F" w14:textId="510020B8" w:rsidR="006C255C" w:rsidRPr="0030476E" w:rsidRDefault="00D6745C" w:rsidP="0030476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Case 4 </w:t>
            </w:r>
            <w:r w:rsidR="00336016">
              <w:rPr>
                <w:b/>
                <w:bCs/>
                <w:lang w:eastAsia="zh-CN"/>
              </w:rPr>
              <w:t>[6]</w:t>
            </w:r>
          </w:p>
        </w:tc>
      </w:tr>
      <w:tr w:rsidR="00E86509" w:rsidRPr="006C255C" w14:paraId="65039CA3" w14:textId="77777777" w:rsidTr="00336016">
        <w:tc>
          <w:tcPr>
            <w:tcW w:w="1042" w:type="dxa"/>
          </w:tcPr>
          <w:p w14:paraId="431B601C" w14:textId="37269FDE" w:rsidR="00E86509" w:rsidRDefault="00E86509" w:rsidP="00E8650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Antenna 1</w:t>
            </w:r>
          </w:p>
        </w:tc>
        <w:tc>
          <w:tcPr>
            <w:tcW w:w="2460" w:type="dxa"/>
          </w:tcPr>
          <w:p w14:paraId="2E6E337C" w14:textId="4ACB46F3" w:rsidR="00E86509" w:rsidRPr="006C255C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r w:rsidRPr="006C255C">
              <w:rPr>
                <w:lang w:val="fr-FR" w:eastAsia="zh-CN"/>
              </w:rPr>
              <w:t xml:space="preserve">Main </w:t>
            </w:r>
            <w:proofErr w:type="spellStart"/>
            <w:r w:rsidRPr="006C255C">
              <w:rPr>
                <w:lang w:val="fr-FR" w:eastAsia="zh-CN"/>
              </w:rPr>
              <w:t>TRx</w:t>
            </w:r>
            <w:proofErr w:type="spellEnd"/>
            <w:r w:rsidRPr="006C255C">
              <w:rPr>
                <w:lang w:val="fr-FR" w:eastAsia="zh-CN"/>
              </w:rPr>
              <w:t xml:space="preserve"> </w:t>
            </w:r>
            <w:proofErr w:type="spellStart"/>
            <w:proofErr w:type="gramStart"/>
            <w:r w:rsidRPr="006C255C">
              <w:rPr>
                <w:lang w:val="fr-FR" w:eastAsia="zh-CN"/>
              </w:rPr>
              <w:t>triplexer</w:t>
            </w:r>
            <w:proofErr w:type="spellEnd"/>
            <w:r w:rsidRPr="006C255C">
              <w:rPr>
                <w:lang w:val="fr-FR" w:eastAsia="zh-CN"/>
              </w:rPr>
              <w:t>:</w:t>
            </w:r>
            <w:proofErr w:type="gramEnd"/>
          </w:p>
          <w:p w14:paraId="72BF781C" w14:textId="77777777" w:rsidR="00E86509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proofErr w:type="gramStart"/>
            <w:r w:rsidRPr="006C255C">
              <w:rPr>
                <w:lang w:val="fr-FR" w:eastAsia="zh-CN"/>
              </w:rPr>
              <w:t>n</w:t>
            </w:r>
            <w:proofErr w:type="gramEnd"/>
            <w:r w:rsidRPr="006C255C">
              <w:rPr>
                <w:lang w:val="fr-FR" w:eastAsia="zh-CN"/>
              </w:rPr>
              <w:t>28UL/n20+n28DL/n20UL</w:t>
            </w:r>
          </w:p>
          <w:p w14:paraId="0C42ED96" w14:textId="34F24F61" w:rsidR="00336016" w:rsidRPr="006C255C" w:rsidRDefault="00336016" w:rsidP="00E86509">
            <w:pPr>
              <w:spacing w:after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BW=118MHz</w:t>
            </w:r>
          </w:p>
        </w:tc>
        <w:tc>
          <w:tcPr>
            <w:tcW w:w="1969" w:type="dxa"/>
          </w:tcPr>
          <w:p w14:paraId="2B4B3536" w14:textId="0905F1D1" w:rsidR="00E86509" w:rsidRPr="00336016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r w:rsidRPr="00336016">
              <w:rPr>
                <w:lang w:val="fr-FR" w:eastAsia="zh-CN"/>
              </w:rPr>
              <w:t xml:space="preserve">Main </w:t>
            </w:r>
            <w:proofErr w:type="spellStart"/>
            <w:r w:rsidRPr="00336016">
              <w:rPr>
                <w:lang w:val="fr-FR" w:eastAsia="zh-CN"/>
              </w:rPr>
              <w:t>TRx</w:t>
            </w:r>
            <w:proofErr w:type="spellEnd"/>
            <w:r w:rsidRPr="00336016">
              <w:rPr>
                <w:lang w:val="fr-FR" w:eastAsia="zh-CN"/>
              </w:rPr>
              <w:t xml:space="preserve"> </w:t>
            </w:r>
            <w:proofErr w:type="spellStart"/>
            <w:proofErr w:type="gramStart"/>
            <w:r w:rsidRPr="00336016">
              <w:rPr>
                <w:lang w:val="fr-FR" w:eastAsia="zh-CN"/>
              </w:rPr>
              <w:t>triplexer</w:t>
            </w:r>
            <w:proofErr w:type="spellEnd"/>
            <w:r w:rsidRPr="00336016">
              <w:rPr>
                <w:lang w:val="fr-FR" w:eastAsia="zh-CN"/>
              </w:rPr>
              <w:t>:</w:t>
            </w:r>
            <w:proofErr w:type="gramEnd"/>
          </w:p>
          <w:p w14:paraId="7BF00819" w14:textId="77777777" w:rsidR="00E86509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proofErr w:type="gramStart"/>
            <w:r w:rsidRPr="00336016">
              <w:rPr>
                <w:lang w:val="fr-FR" w:eastAsia="zh-CN"/>
              </w:rPr>
              <w:t>n</w:t>
            </w:r>
            <w:proofErr w:type="gramEnd"/>
            <w:r w:rsidRPr="00336016">
              <w:rPr>
                <w:lang w:val="fr-FR" w:eastAsia="zh-CN"/>
              </w:rPr>
              <w:t>28UL/n20</w:t>
            </w:r>
            <w:r w:rsidR="00336016" w:rsidRPr="00336016">
              <w:rPr>
                <w:lang w:val="fr-FR" w:eastAsia="zh-CN"/>
              </w:rPr>
              <w:t>D</w:t>
            </w:r>
            <w:r w:rsidRPr="00336016">
              <w:rPr>
                <w:lang w:val="fr-FR" w:eastAsia="zh-CN"/>
              </w:rPr>
              <w:t>L/n8UL</w:t>
            </w:r>
          </w:p>
          <w:p w14:paraId="7EA15E0B" w14:textId="51207EBB" w:rsidR="00336016" w:rsidRPr="00336016" w:rsidRDefault="00336016" w:rsidP="00E86509">
            <w:pPr>
              <w:spacing w:after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BW=</w:t>
            </w:r>
            <w:r w:rsidR="00D6745C">
              <w:rPr>
                <w:lang w:val="fr-FR" w:eastAsia="zh-CN"/>
              </w:rPr>
              <w:t>212MHz</w:t>
            </w:r>
          </w:p>
        </w:tc>
        <w:tc>
          <w:tcPr>
            <w:tcW w:w="1969" w:type="dxa"/>
          </w:tcPr>
          <w:p w14:paraId="4600FC68" w14:textId="125A96E1" w:rsidR="00E86509" w:rsidRPr="006C255C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r w:rsidRPr="006C255C">
              <w:rPr>
                <w:lang w:val="fr-FR" w:eastAsia="zh-CN"/>
              </w:rPr>
              <w:t xml:space="preserve">Main </w:t>
            </w:r>
            <w:proofErr w:type="spellStart"/>
            <w:r w:rsidRPr="006C255C">
              <w:rPr>
                <w:lang w:val="fr-FR" w:eastAsia="zh-CN"/>
              </w:rPr>
              <w:t>TRx</w:t>
            </w:r>
            <w:proofErr w:type="spellEnd"/>
            <w:r w:rsidRPr="006C255C">
              <w:rPr>
                <w:lang w:val="fr-FR" w:eastAsia="zh-CN"/>
              </w:rPr>
              <w:t xml:space="preserve"> </w:t>
            </w:r>
            <w:proofErr w:type="gramStart"/>
            <w:r>
              <w:rPr>
                <w:lang w:val="fr-FR" w:eastAsia="zh-CN"/>
              </w:rPr>
              <w:t>duplexer</w:t>
            </w:r>
            <w:r w:rsidRPr="006C255C">
              <w:rPr>
                <w:lang w:val="fr-FR" w:eastAsia="zh-CN"/>
              </w:rPr>
              <w:t>:</w:t>
            </w:r>
            <w:proofErr w:type="gramEnd"/>
          </w:p>
          <w:p w14:paraId="44D4B77E" w14:textId="77777777" w:rsidR="00E86509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n</w:t>
            </w:r>
            <w:proofErr w:type="gramEnd"/>
            <w:r>
              <w:rPr>
                <w:lang w:val="fr-FR" w:eastAsia="zh-CN"/>
              </w:rPr>
              <w:t>20+n</w:t>
            </w:r>
            <w:r w:rsidRPr="006C255C">
              <w:rPr>
                <w:lang w:val="fr-FR" w:eastAsia="zh-CN"/>
              </w:rPr>
              <w:t>28</w:t>
            </w:r>
            <w:r>
              <w:rPr>
                <w:lang w:val="fr-FR" w:eastAsia="zh-CN"/>
              </w:rPr>
              <w:t>D</w:t>
            </w:r>
            <w:r w:rsidRPr="006C255C">
              <w:rPr>
                <w:lang w:val="fr-FR" w:eastAsia="zh-CN"/>
              </w:rPr>
              <w:t>L/n8UL</w:t>
            </w:r>
          </w:p>
          <w:p w14:paraId="0FA1C1F0" w14:textId="25CDB253" w:rsidR="00336016" w:rsidRPr="006C255C" w:rsidRDefault="00336016" w:rsidP="00E86509">
            <w:pPr>
              <w:spacing w:after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BW=</w:t>
            </w:r>
            <w:r w:rsidR="00D6745C">
              <w:rPr>
                <w:lang w:val="fr-FR" w:eastAsia="zh-CN"/>
              </w:rPr>
              <w:t>104MHz</w:t>
            </w:r>
          </w:p>
        </w:tc>
        <w:tc>
          <w:tcPr>
            <w:tcW w:w="2450" w:type="dxa"/>
          </w:tcPr>
          <w:p w14:paraId="44C35825" w14:textId="77777777" w:rsidR="00E86509" w:rsidRPr="006C255C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r w:rsidRPr="006C255C">
              <w:rPr>
                <w:lang w:val="fr-FR" w:eastAsia="zh-CN"/>
              </w:rPr>
              <w:t xml:space="preserve">Main </w:t>
            </w:r>
            <w:proofErr w:type="spellStart"/>
            <w:r w:rsidRPr="006C255C">
              <w:rPr>
                <w:lang w:val="fr-FR" w:eastAsia="zh-CN"/>
              </w:rPr>
              <w:t>TRx</w:t>
            </w:r>
            <w:proofErr w:type="spellEnd"/>
            <w:r w:rsidRPr="006C255C">
              <w:rPr>
                <w:lang w:val="fr-FR" w:eastAsia="zh-CN"/>
              </w:rPr>
              <w:t xml:space="preserve"> </w:t>
            </w:r>
            <w:proofErr w:type="spellStart"/>
            <w:proofErr w:type="gramStart"/>
            <w:r w:rsidRPr="006C255C">
              <w:rPr>
                <w:lang w:val="fr-FR" w:eastAsia="zh-CN"/>
              </w:rPr>
              <w:t>triplexer</w:t>
            </w:r>
            <w:proofErr w:type="spellEnd"/>
            <w:r w:rsidRPr="006C255C">
              <w:rPr>
                <w:lang w:val="fr-FR" w:eastAsia="zh-CN"/>
              </w:rPr>
              <w:t>:</w:t>
            </w:r>
            <w:proofErr w:type="gramEnd"/>
          </w:p>
          <w:p w14:paraId="1854105F" w14:textId="77777777" w:rsidR="00E86509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proofErr w:type="gramStart"/>
            <w:r w:rsidRPr="006C255C">
              <w:rPr>
                <w:lang w:val="fr-FR" w:eastAsia="zh-CN"/>
              </w:rPr>
              <w:t>n</w:t>
            </w:r>
            <w:proofErr w:type="gramEnd"/>
            <w:r w:rsidRPr="006C255C">
              <w:rPr>
                <w:lang w:val="fr-FR" w:eastAsia="zh-CN"/>
              </w:rPr>
              <w:t>28UL/n20+n28DL/n20UL</w:t>
            </w:r>
          </w:p>
          <w:p w14:paraId="4B99C411" w14:textId="0548255F" w:rsidR="00336016" w:rsidRPr="006C255C" w:rsidRDefault="00336016" w:rsidP="00E86509">
            <w:pPr>
              <w:spacing w:after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BW=</w:t>
            </w:r>
            <w:r w:rsidR="00D6745C">
              <w:rPr>
                <w:lang w:val="fr-FR" w:eastAsia="zh-CN"/>
              </w:rPr>
              <w:t>118MHz</w:t>
            </w:r>
          </w:p>
        </w:tc>
      </w:tr>
      <w:tr w:rsidR="00E86509" w:rsidRPr="006C255C" w14:paraId="7E3A980A" w14:textId="77777777" w:rsidTr="00336016">
        <w:tc>
          <w:tcPr>
            <w:tcW w:w="1042" w:type="dxa"/>
          </w:tcPr>
          <w:p w14:paraId="569CF899" w14:textId="76A139E6" w:rsidR="00E86509" w:rsidRDefault="00E86509" w:rsidP="00E8650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Antenna 2</w:t>
            </w:r>
          </w:p>
        </w:tc>
        <w:tc>
          <w:tcPr>
            <w:tcW w:w="2460" w:type="dxa"/>
          </w:tcPr>
          <w:p w14:paraId="59694587" w14:textId="55819619" w:rsidR="00E86509" w:rsidRPr="006C255C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r w:rsidRPr="006C255C">
              <w:rPr>
                <w:lang w:val="fr-FR" w:eastAsia="zh-CN"/>
              </w:rPr>
              <w:t xml:space="preserve">Main </w:t>
            </w:r>
            <w:proofErr w:type="spellStart"/>
            <w:r w:rsidRPr="006C255C">
              <w:rPr>
                <w:lang w:val="fr-FR" w:eastAsia="zh-CN"/>
              </w:rPr>
              <w:t>TRx</w:t>
            </w:r>
            <w:proofErr w:type="spellEnd"/>
            <w:r w:rsidRPr="006C255C">
              <w:rPr>
                <w:lang w:val="fr-FR" w:eastAsia="zh-CN"/>
              </w:rPr>
              <w:t xml:space="preserve"> n8 duplexer</w:t>
            </w:r>
          </w:p>
          <w:p w14:paraId="7844B29B" w14:textId="77777777" w:rsidR="00E86509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proofErr w:type="gramStart"/>
            <w:r w:rsidRPr="006C255C">
              <w:rPr>
                <w:lang w:val="fr-FR" w:eastAsia="zh-CN"/>
              </w:rPr>
              <w:t>n</w:t>
            </w:r>
            <w:proofErr w:type="gramEnd"/>
            <w:r w:rsidRPr="006C255C">
              <w:rPr>
                <w:lang w:val="fr-FR" w:eastAsia="zh-CN"/>
              </w:rPr>
              <w:t>8UL/n8DL</w:t>
            </w:r>
          </w:p>
          <w:p w14:paraId="5EF9E830" w14:textId="5EEFB26D" w:rsidR="00336016" w:rsidRPr="006C255C" w:rsidRDefault="00336016" w:rsidP="00E86509">
            <w:pPr>
              <w:spacing w:after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BW=80MHz</w:t>
            </w:r>
          </w:p>
        </w:tc>
        <w:tc>
          <w:tcPr>
            <w:tcW w:w="1969" w:type="dxa"/>
          </w:tcPr>
          <w:p w14:paraId="1A65FE6E" w14:textId="67683198" w:rsidR="00E86509" w:rsidRPr="00972C57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r w:rsidRPr="00972C57">
              <w:rPr>
                <w:lang w:val="fr-FR" w:eastAsia="zh-CN"/>
              </w:rPr>
              <w:t xml:space="preserve">Main </w:t>
            </w:r>
            <w:proofErr w:type="spellStart"/>
            <w:r w:rsidRPr="00972C57">
              <w:rPr>
                <w:lang w:val="fr-FR" w:eastAsia="zh-CN"/>
              </w:rPr>
              <w:t>TRx</w:t>
            </w:r>
            <w:proofErr w:type="spellEnd"/>
            <w:r w:rsidRPr="00972C57">
              <w:rPr>
                <w:lang w:val="fr-FR" w:eastAsia="zh-CN"/>
              </w:rPr>
              <w:t xml:space="preserve"> </w:t>
            </w:r>
            <w:proofErr w:type="spellStart"/>
            <w:r w:rsidRPr="00972C57">
              <w:rPr>
                <w:lang w:val="fr-FR" w:eastAsia="zh-CN"/>
              </w:rPr>
              <w:t>triplexer</w:t>
            </w:r>
            <w:proofErr w:type="spellEnd"/>
          </w:p>
          <w:p w14:paraId="4D99E0F7" w14:textId="77777777" w:rsidR="00E86509" w:rsidRPr="00972C57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proofErr w:type="gramStart"/>
            <w:r w:rsidRPr="00972C57">
              <w:rPr>
                <w:lang w:val="fr-FR" w:eastAsia="zh-CN"/>
              </w:rPr>
              <w:t>n</w:t>
            </w:r>
            <w:proofErr w:type="gramEnd"/>
            <w:r w:rsidRPr="00972C57">
              <w:rPr>
                <w:lang w:val="fr-FR" w:eastAsia="zh-CN"/>
              </w:rPr>
              <w:t>28DL/n20UL/n8DL</w:t>
            </w:r>
          </w:p>
          <w:p w14:paraId="344D54C7" w14:textId="77FAFDB9" w:rsidR="00336016" w:rsidRPr="001C27B8" w:rsidRDefault="00336016" w:rsidP="00E86509">
            <w:pPr>
              <w:spacing w:after="0"/>
              <w:jc w:val="center"/>
              <w:rPr>
                <w:lang w:val="fr-FR" w:eastAsia="zh-CN"/>
              </w:rPr>
            </w:pPr>
            <w:r w:rsidRPr="001C27B8">
              <w:rPr>
                <w:lang w:val="fr-FR" w:eastAsia="zh-CN"/>
              </w:rPr>
              <w:t>BW=</w:t>
            </w:r>
            <w:r w:rsidR="00D6745C" w:rsidRPr="001C27B8">
              <w:rPr>
                <w:lang w:val="fr-FR" w:eastAsia="zh-CN"/>
              </w:rPr>
              <w:t>202MHz</w:t>
            </w:r>
          </w:p>
        </w:tc>
        <w:tc>
          <w:tcPr>
            <w:tcW w:w="1969" w:type="dxa"/>
          </w:tcPr>
          <w:p w14:paraId="6D2AE23F" w14:textId="77777777" w:rsidR="00E86509" w:rsidRPr="006C255C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r w:rsidRPr="006C255C">
              <w:rPr>
                <w:lang w:val="fr-FR" w:eastAsia="zh-CN"/>
              </w:rPr>
              <w:t xml:space="preserve">Main </w:t>
            </w:r>
            <w:proofErr w:type="spellStart"/>
            <w:r w:rsidRPr="006C255C">
              <w:rPr>
                <w:lang w:val="fr-FR" w:eastAsia="zh-CN"/>
              </w:rPr>
              <w:t>TRx</w:t>
            </w:r>
            <w:proofErr w:type="spellEnd"/>
            <w:r w:rsidRPr="006C255C">
              <w:rPr>
                <w:lang w:val="fr-FR" w:eastAsia="zh-CN"/>
              </w:rPr>
              <w:t xml:space="preserve"> </w:t>
            </w:r>
            <w:proofErr w:type="spellStart"/>
            <w:r w:rsidRPr="006C255C">
              <w:rPr>
                <w:lang w:val="fr-FR" w:eastAsia="zh-CN"/>
              </w:rPr>
              <w:t>triplexer</w:t>
            </w:r>
            <w:proofErr w:type="spellEnd"/>
          </w:p>
          <w:p w14:paraId="39DF548C" w14:textId="77777777" w:rsidR="00E86509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proofErr w:type="gramStart"/>
            <w:r w:rsidRPr="006C255C">
              <w:rPr>
                <w:lang w:val="fr-FR" w:eastAsia="zh-CN"/>
              </w:rPr>
              <w:t>n</w:t>
            </w:r>
            <w:proofErr w:type="gramEnd"/>
            <w:r w:rsidRPr="006C255C">
              <w:rPr>
                <w:lang w:val="fr-FR" w:eastAsia="zh-CN"/>
              </w:rPr>
              <w:t>28</w:t>
            </w:r>
            <w:r>
              <w:rPr>
                <w:lang w:val="fr-FR" w:eastAsia="zh-CN"/>
              </w:rPr>
              <w:t>U</w:t>
            </w:r>
            <w:r w:rsidRPr="006C255C">
              <w:rPr>
                <w:lang w:val="fr-FR" w:eastAsia="zh-CN"/>
              </w:rPr>
              <w:t>L/n20UL/n8DL</w:t>
            </w:r>
          </w:p>
          <w:p w14:paraId="15BA19E2" w14:textId="612612AE" w:rsidR="00336016" w:rsidRPr="006C255C" w:rsidRDefault="00336016" w:rsidP="00E86509">
            <w:pPr>
              <w:spacing w:after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BW=</w:t>
            </w:r>
            <w:r w:rsidR="00D6745C">
              <w:rPr>
                <w:lang w:val="fr-FR" w:eastAsia="zh-CN"/>
              </w:rPr>
              <w:t>257MHz</w:t>
            </w:r>
          </w:p>
        </w:tc>
        <w:tc>
          <w:tcPr>
            <w:tcW w:w="2450" w:type="dxa"/>
          </w:tcPr>
          <w:p w14:paraId="4A0D9742" w14:textId="0CA66E07" w:rsidR="00E86509" w:rsidRPr="006C255C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r w:rsidRPr="006C255C">
              <w:rPr>
                <w:lang w:val="fr-FR" w:eastAsia="zh-CN"/>
              </w:rPr>
              <w:t xml:space="preserve">Main </w:t>
            </w:r>
            <w:proofErr w:type="spellStart"/>
            <w:r w:rsidRPr="006C255C">
              <w:rPr>
                <w:lang w:val="fr-FR" w:eastAsia="zh-CN"/>
              </w:rPr>
              <w:t>TRx</w:t>
            </w:r>
            <w:proofErr w:type="spellEnd"/>
            <w:r w:rsidRPr="006C255C">
              <w:rPr>
                <w:lang w:val="fr-FR" w:eastAsia="zh-CN"/>
              </w:rPr>
              <w:t xml:space="preserve"> </w:t>
            </w:r>
            <w:proofErr w:type="spellStart"/>
            <w:proofErr w:type="gramStart"/>
            <w:r>
              <w:rPr>
                <w:lang w:val="fr-FR" w:eastAsia="zh-CN"/>
              </w:rPr>
              <w:t>Quadp</w:t>
            </w:r>
            <w:r w:rsidRPr="006C255C">
              <w:rPr>
                <w:lang w:val="fr-FR" w:eastAsia="zh-CN"/>
              </w:rPr>
              <w:t>lexer</w:t>
            </w:r>
            <w:proofErr w:type="spellEnd"/>
            <w:r w:rsidRPr="006C255C">
              <w:rPr>
                <w:lang w:val="fr-FR" w:eastAsia="zh-CN"/>
              </w:rPr>
              <w:t>:</w:t>
            </w:r>
            <w:proofErr w:type="gramEnd"/>
          </w:p>
          <w:p w14:paraId="3238B094" w14:textId="77777777" w:rsidR="00E86509" w:rsidRDefault="00E86509" w:rsidP="00E86509">
            <w:pPr>
              <w:spacing w:after="0"/>
              <w:jc w:val="center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n</w:t>
            </w:r>
            <w:proofErr w:type="gramEnd"/>
            <w:r>
              <w:rPr>
                <w:lang w:val="fr-FR" w:eastAsia="zh-CN"/>
              </w:rPr>
              <w:t>20D</w:t>
            </w:r>
            <w:r w:rsidRPr="006C255C">
              <w:rPr>
                <w:lang w:val="fr-FR" w:eastAsia="zh-CN"/>
              </w:rPr>
              <w:t>L/n20</w:t>
            </w:r>
            <w:r>
              <w:rPr>
                <w:lang w:val="fr-FR" w:eastAsia="zh-CN"/>
              </w:rPr>
              <w:t>U</w:t>
            </w:r>
            <w:r w:rsidRPr="006C255C">
              <w:rPr>
                <w:lang w:val="fr-FR" w:eastAsia="zh-CN"/>
              </w:rPr>
              <w:t>L/n</w:t>
            </w:r>
            <w:r>
              <w:rPr>
                <w:lang w:val="fr-FR" w:eastAsia="zh-CN"/>
              </w:rPr>
              <w:t>8</w:t>
            </w:r>
            <w:r w:rsidRPr="006C255C">
              <w:rPr>
                <w:lang w:val="fr-FR" w:eastAsia="zh-CN"/>
              </w:rPr>
              <w:t>UL</w:t>
            </w:r>
            <w:r>
              <w:rPr>
                <w:lang w:val="fr-FR" w:eastAsia="zh-CN"/>
              </w:rPr>
              <w:t>/n8DL</w:t>
            </w:r>
          </w:p>
          <w:p w14:paraId="1F7FA06F" w14:textId="3F376A36" w:rsidR="00336016" w:rsidRPr="006C255C" w:rsidRDefault="00336016" w:rsidP="00E86509">
            <w:pPr>
              <w:spacing w:after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BW=</w:t>
            </w:r>
            <w:r w:rsidR="00D6745C">
              <w:rPr>
                <w:lang w:val="fr-FR" w:eastAsia="zh-CN"/>
              </w:rPr>
              <w:t>169MHz</w:t>
            </w:r>
          </w:p>
        </w:tc>
      </w:tr>
      <w:tr w:rsidR="00336016" w14:paraId="4D6BF738" w14:textId="77777777" w:rsidTr="00336016">
        <w:tc>
          <w:tcPr>
            <w:tcW w:w="1042" w:type="dxa"/>
          </w:tcPr>
          <w:p w14:paraId="28E7B00B" w14:textId="76B2F4D6" w:rsidR="00336016" w:rsidRDefault="00336016" w:rsidP="00E8650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Antenna 3</w:t>
            </w:r>
          </w:p>
        </w:tc>
        <w:tc>
          <w:tcPr>
            <w:tcW w:w="8848" w:type="dxa"/>
            <w:gridSpan w:val="4"/>
          </w:tcPr>
          <w:p w14:paraId="3FB0B097" w14:textId="77777777" w:rsidR="00336016" w:rsidRDefault="00336016" w:rsidP="00E8650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Diversity Rx duplexer:</w:t>
            </w:r>
          </w:p>
          <w:p w14:paraId="00608E5D" w14:textId="77777777" w:rsidR="00336016" w:rsidRDefault="00336016" w:rsidP="00E8650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n20+n28DL/n8DL</w:t>
            </w:r>
          </w:p>
          <w:p w14:paraId="082D503D" w14:textId="376C61BF" w:rsidR="00336016" w:rsidRDefault="00336016" w:rsidP="00E8650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BW=202MHz</w:t>
            </w:r>
          </w:p>
        </w:tc>
      </w:tr>
      <w:tr w:rsidR="00E86509" w14:paraId="241C374B" w14:textId="77777777" w:rsidTr="00336016">
        <w:trPr>
          <w:trHeight w:val="70"/>
        </w:trPr>
        <w:tc>
          <w:tcPr>
            <w:tcW w:w="1042" w:type="dxa"/>
          </w:tcPr>
          <w:p w14:paraId="41F80EFD" w14:textId="2A957154" w:rsidR="00E86509" w:rsidRDefault="00E86509" w:rsidP="005809C5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Attributes</w:t>
            </w:r>
          </w:p>
        </w:tc>
        <w:tc>
          <w:tcPr>
            <w:tcW w:w="2460" w:type="dxa"/>
          </w:tcPr>
          <w:p w14:paraId="302CF6B4" w14:textId="77777777" w:rsidR="00E86509" w:rsidRDefault="00336016" w:rsidP="005809C5">
            <w:pPr>
              <w:spacing w:after="0"/>
            </w:pPr>
            <w:r>
              <w:t>Natural evolution from DC_20_n28 case already specified</w:t>
            </w:r>
          </w:p>
          <w:p w14:paraId="6463CC1C" w14:textId="4D633AC2" w:rsidR="00D6745C" w:rsidRDefault="00D6745C" w:rsidP="005809C5">
            <w:pPr>
              <w:spacing w:after="0"/>
            </w:pPr>
            <w:r>
              <w:t>Lowest BW per antenna</w:t>
            </w:r>
          </w:p>
        </w:tc>
        <w:tc>
          <w:tcPr>
            <w:tcW w:w="1969" w:type="dxa"/>
          </w:tcPr>
          <w:p w14:paraId="3B75D9F6" w14:textId="72D1F938" w:rsidR="00E86509" w:rsidRDefault="00D6745C" w:rsidP="005809C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Better spacing of filters</w:t>
            </w:r>
          </w:p>
          <w:p w14:paraId="639A43F5" w14:textId="37BB8638" w:rsidR="00D6745C" w:rsidRDefault="00D6745C" w:rsidP="005809C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Uniform antenna </w:t>
            </w:r>
            <w:r w:rsidR="005809C5">
              <w:rPr>
                <w:lang w:eastAsia="zh-CN"/>
              </w:rPr>
              <w:t>BW</w:t>
            </w:r>
            <w:r>
              <w:rPr>
                <w:lang w:eastAsia="zh-CN"/>
              </w:rPr>
              <w:t xml:space="preserve"> but higher for most antennas than case 1</w:t>
            </w:r>
          </w:p>
        </w:tc>
        <w:tc>
          <w:tcPr>
            <w:tcW w:w="1969" w:type="dxa"/>
          </w:tcPr>
          <w:p w14:paraId="3B6FF190" w14:textId="34AC7E68" w:rsidR="00D6745C" w:rsidRDefault="00D6745C" w:rsidP="005809C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further spacing of filters</w:t>
            </w:r>
          </w:p>
          <w:p w14:paraId="5092FCE0" w14:textId="3555605E" w:rsidR="00D6745C" w:rsidRDefault="00D6745C" w:rsidP="005809C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worst case antenna bandwidth</w:t>
            </w:r>
          </w:p>
          <w:p w14:paraId="302DFC86" w14:textId="77777777" w:rsidR="00E86509" w:rsidRDefault="00E86509" w:rsidP="005809C5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450" w:type="dxa"/>
          </w:tcPr>
          <w:p w14:paraId="30D75164" w14:textId="77777777" w:rsidR="00E86509" w:rsidRDefault="005809C5" w:rsidP="005809C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n20 UL/DL support is duplicated</w:t>
            </w:r>
          </w:p>
          <w:p w14:paraId="6F3D7772" w14:textId="0D77D47C" w:rsidR="005809C5" w:rsidRDefault="005809C5" w:rsidP="005809C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larger BW on antenna 2 than case 1</w:t>
            </w:r>
          </w:p>
        </w:tc>
      </w:tr>
    </w:tbl>
    <w:p w14:paraId="0364CADF" w14:textId="51942F90" w:rsidR="006C255C" w:rsidRDefault="006C255C" w:rsidP="00E14660">
      <w:pPr>
        <w:rPr>
          <w:lang w:eastAsia="zh-CN"/>
        </w:rPr>
      </w:pPr>
    </w:p>
    <w:p w14:paraId="3C763EAB" w14:textId="799A24BE" w:rsidR="00336016" w:rsidRPr="005809C5" w:rsidRDefault="00336016" w:rsidP="005809C5">
      <w:pPr>
        <w:spacing w:after="0"/>
        <w:rPr>
          <w:b/>
          <w:bCs/>
          <w:lang w:eastAsia="zh-CN"/>
        </w:rPr>
      </w:pPr>
      <w:r w:rsidRPr="005809C5">
        <w:rPr>
          <w:b/>
          <w:bCs/>
          <w:lang w:eastAsia="zh-CN"/>
        </w:rPr>
        <w:t>Observation</w:t>
      </w:r>
      <w:r w:rsidR="005809C5" w:rsidRPr="005809C5">
        <w:rPr>
          <w:b/>
          <w:bCs/>
          <w:lang w:eastAsia="zh-CN"/>
        </w:rPr>
        <w:t>s</w:t>
      </w:r>
      <w:r w:rsidRPr="005809C5">
        <w:rPr>
          <w:b/>
          <w:bCs/>
          <w:lang w:eastAsia="zh-CN"/>
        </w:rPr>
        <w:t xml:space="preserve">: </w:t>
      </w:r>
    </w:p>
    <w:p w14:paraId="3CF17922" w14:textId="01111939" w:rsidR="00336016" w:rsidRPr="005809C5" w:rsidRDefault="00336016" w:rsidP="005809C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5809C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all architectures use the same </w:t>
      </w:r>
      <w:r w:rsidR="005809C5" w:rsidRPr="005809C5">
        <w:rPr>
          <w:rFonts w:ascii="Times New Roman" w:hAnsi="Times New Roman" w:cs="Times New Roman"/>
          <w:b/>
          <w:bCs/>
          <w:sz w:val="20"/>
          <w:szCs w:val="20"/>
          <w:lang w:val="en-GB"/>
        </w:rPr>
        <w:t>diversity</w:t>
      </w:r>
      <w:r w:rsidRPr="005809C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antenna configuration with </w:t>
      </w:r>
      <w:r w:rsidR="00D6745C" w:rsidRPr="005809C5">
        <w:rPr>
          <w:rFonts w:ascii="Times New Roman" w:hAnsi="Times New Roman" w:cs="Times New Roman"/>
          <w:b/>
          <w:bCs/>
          <w:sz w:val="20"/>
          <w:szCs w:val="20"/>
          <w:lang w:val="en-GB"/>
        </w:rPr>
        <w:t>202MHz BW</w:t>
      </w:r>
    </w:p>
    <w:p w14:paraId="30226F3A" w14:textId="77777777" w:rsidR="00FD3864" w:rsidRDefault="005809C5" w:rsidP="00FD386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5809C5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Case 1 architecture has the lowest BW for the main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TRx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  <w:r w:rsidRPr="005809C5">
        <w:rPr>
          <w:rFonts w:ascii="Times New Roman" w:hAnsi="Times New Roman" w:cs="Times New Roman"/>
          <w:b/>
          <w:bCs/>
          <w:sz w:val="20"/>
          <w:szCs w:val="20"/>
          <w:lang w:val="en-GB"/>
        </w:rPr>
        <w:t>antennas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with tight duplex gaps on each </w:t>
      </w:r>
      <w:r w:rsidR="00FD3864">
        <w:rPr>
          <w:rFonts w:ascii="Times New Roman" w:hAnsi="Times New Roman" w:cs="Times New Roman"/>
          <w:b/>
          <w:bCs/>
          <w:sz w:val="20"/>
          <w:szCs w:val="20"/>
          <w:lang w:val="en-GB"/>
        </w:rPr>
        <w:t>side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of the n28+n20 DL filter</w:t>
      </w:r>
    </w:p>
    <w:p w14:paraId="10E9E63B" w14:textId="72C0F14E" w:rsidR="005809C5" w:rsidRDefault="005809C5" w:rsidP="005809C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Case 2 and 3 tend to reduce the triplexer challenges at the expense of BW per antennas</w:t>
      </w:r>
    </w:p>
    <w:p w14:paraId="7C33E3A6" w14:textId="77777777" w:rsidR="00FD3864" w:rsidRDefault="005809C5" w:rsidP="00FD386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Case 4 as some redundant support </w:t>
      </w:r>
      <w:r w:rsidR="008A091D">
        <w:rPr>
          <w:rFonts w:ascii="Times New Roman" w:hAnsi="Times New Roman" w:cs="Times New Roman"/>
          <w:b/>
          <w:bCs/>
          <w:sz w:val="20"/>
          <w:szCs w:val="20"/>
          <w:lang w:val="en-GB"/>
        </w:rPr>
        <w:t>which (to our understanding) avoids some of the performance degradation of the band 20+28 triplexer when n28 is not in use.</w:t>
      </w:r>
      <w:r w:rsidR="00FD3864" w:rsidRPr="00FD3864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2DC1D44A" w14:textId="27277077" w:rsidR="005809C5" w:rsidRPr="00FD3864" w:rsidRDefault="00FD3864" w:rsidP="00FD3864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FD3864">
        <w:rPr>
          <w:rFonts w:ascii="Times New Roman" w:hAnsi="Times New Roman" w:cs="Times New Roman"/>
          <w:b/>
          <w:bCs/>
          <w:sz w:val="20"/>
          <w:szCs w:val="20"/>
          <w:lang w:val="en-GB"/>
        </w:rPr>
        <w:t>Note that in this band combinations, the n28 frequency range is reduced and can be accounted for in the architecture while still supporting full n28 range for other combinations.</w:t>
      </w:r>
    </w:p>
    <w:p w14:paraId="38A22C3D" w14:textId="19F9F84B" w:rsidR="008A091D" w:rsidRDefault="008A091D" w:rsidP="00FD3864">
      <w:pPr>
        <w:spacing w:after="0"/>
      </w:pPr>
    </w:p>
    <w:p w14:paraId="25B702CE" w14:textId="30EE449F" w:rsidR="008A091D" w:rsidRDefault="008A091D" w:rsidP="00336016">
      <w:r>
        <w:t>With the above observation, Case 1 seems like the best compromise with some optimization option for the support of the upper/lower 30MHz of n28 and should be analysed in priority. However, if proponents want to provide analysis for alternate solutions, it should not be precluded.</w:t>
      </w:r>
    </w:p>
    <w:p w14:paraId="3FCB50BE" w14:textId="25253212" w:rsidR="008A091D" w:rsidRDefault="008A091D" w:rsidP="00336016">
      <w:r>
        <w:t>Similarly, although not prioritized, analysis of the delta for a two-antenna case may be useful for comparison.</w:t>
      </w:r>
    </w:p>
    <w:p w14:paraId="67C4BD49" w14:textId="2C9140EE" w:rsidR="008A091D" w:rsidRPr="008A091D" w:rsidRDefault="008A091D" w:rsidP="00336016">
      <w:pPr>
        <w:rPr>
          <w:b/>
          <w:bCs/>
          <w:u w:val="single"/>
        </w:rPr>
      </w:pPr>
      <w:r w:rsidRPr="008A091D">
        <w:rPr>
          <w:b/>
          <w:bCs/>
          <w:u w:val="single"/>
        </w:rPr>
        <w:t>Other architecture aspects:</w:t>
      </w:r>
    </w:p>
    <w:p w14:paraId="00123F1E" w14:textId="19A30CC9" w:rsidR="006C255C" w:rsidRPr="00EF3FF4" w:rsidRDefault="00E86509" w:rsidP="00E14660">
      <w:pPr>
        <w:rPr>
          <w:lang w:eastAsia="zh-CN"/>
        </w:rPr>
      </w:pPr>
      <w:r>
        <w:rPr>
          <w:lang w:eastAsia="zh-CN"/>
        </w:rPr>
        <w:t>Given that three low band antennas may already be limited to large form factor smartph</w:t>
      </w:r>
      <w:r w:rsidR="004C4074">
        <w:rPr>
          <w:lang w:eastAsia="zh-CN"/>
        </w:rPr>
        <w:t>ones, it does not seem likely that antenna isolation can be improved if this is implemented more widely. Thus</w:t>
      </w:r>
      <w:r w:rsidR="00336016">
        <w:rPr>
          <w:lang w:eastAsia="zh-CN"/>
        </w:rPr>
        <w:t>,</w:t>
      </w:r>
      <w:r w:rsidR="004C4074">
        <w:rPr>
          <w:lang w:eastAsia="zh-CN"/>
        </w:rPr>
        <w:t xml:space="preserve"> 10dB antenna isolation should be assumed.</w:t>
      </w:r>
      <w:r w:rsidR="00336016">
        <w:rPr>
          <w:lang w:eastAsia="zh-CN"/>
        </w:rPr>
        <w:t xml:space="preserve"> For filter components, again with critical LB/LB multiplexing with small frequency gaps the usual FDD band Tx/RX isolations should be the baseline do derive minimum requirements.</w:t>
      </w:r>
      <w:r w:rsidR="008A091D">
        <w:rPr>
          <w:lang w:eastAsia="zh-CN"/>
        </w:rPr>
        <w:t xml:space="preserve"> Additionally, the </w:t>
      </w:r>
      <w:r w:rsidR="00FD3864">
        <w:rPr>
          <w:lang w:eastAsia="zh-CN"/>
        </w:rPr>
        <w:t xml:space="preserve">Tx/Rx </w:t>
      </w:r>
      <w:r w:rsidR="008A091D">
        <w:rPr>
          <w:lang w:eastAsia="zh-CN"/>
        </w:rPr>
        <w:t>isolation</w:t>
      </w:r>
      <w:r w:rsidR="00FD3864">
        <w:rPr>
          <w:lang w:eastAsia="zh-CN"/>
        </w:rPr>
        <w:t>s</w:t>
      </w:r>
      <w:r w:rsidR="008A091D">
        <w:rPr>
          <w:lang w:eastAsia="zh-CN"/>
        </w:rPr>
        <w:t xml:space="preserve"> to additional bands </w:t>
      </w:r>
      <w:r w:rsidR="00FD3864">
        <w:rPr>
          <w:lang w:eastAsia="zh-CN"/>
        </w:rPr>
        <w:t>should be lower by a small amount.</w:t>
      </w:r>
      <w:r w:rsidR="008A091D">
        <w:rPr>
          <w:lang w:eastAsia="zh-CN"/>
        </w:rPr>
        <w:t xml:space="preserve"> </w:t>
      </w:r>
    </w:p>
    <w:p w14:paraId="307CB5B1" w14:textId="27277E6E" w:rsidR="00E14660" w:rsidRDefault="00642C24" w:rsidP="00E14660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</w:t>
      </w:r>
      <w:r w:rsidR="00E14660">
        <w:rPr>
          <w:lang w:eastAsia="zh-CN"/>
        </w:rPr>
        <w:t>:</w:t>
      </w:r>
    </w:p>
    <w:p w14:paraId="6F149082" w14:textId="0EF5744A" w:rsidR="008A091D" w:rsidRDefault="002B036E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Assuming it is the worst case, analysis </w:t>
      </w:r>
      <w:r w:rsidR="008A091D">
        <w:rPr>
          <w:b/>
          <w:bCs/>
          <w:lang w:eastAsia="zh-CN"/>
        </w:rPr>
        <w:t xml:space="preserve">is prioritized </w:t>
      </w:r>
      <w:proofErr w:type="gramStart"/>
      <w:r w:rsidR="008A091D">
        <w:rPr>
          <w:b/>
          <w:bCs/>
          <w:lang w:eastAsia="zh-CN"/>
        </w:rPr>
        <w:t>for</w:t>
      </w:r>
      <w:r w:rsidR="001C27B8">
        <w:rPr>
          <w:b/>
          <w:bCs/>
          <w:lang w:eastAsia="zh-CN"/>
        </w:rPr>
        <w:t xml:space="preserve"> 3</w:t>
      </w:r>
      <w:r w:rsidR="008A091D">
        <w:rPr>
          <w:b/>
          <w:bCs/>
          <w:lang w:eastAsia="zh-CN"/>
        </w:rPr>
        <w:t xml:space="preserve"> antenna</w:t>
      </w:r>
      <w:proofErr w:type="gramEnd"/>
      <w:r w:rsidR="008A091D">
        <w:rPr>
          <w:b/>
          <w:bCs/>
          <w:lang w:eastAsia="zh-CN"/>
        </w:rPr>
        <w:t xml:space="preserve"> architecture based on: </w:t>
      </w:r>
    </w:p>
    <w:p w14:paraId="42AB6CE6" w14:textId="4A2AA01E" w:rsidR="008A091D" w:rsidRPr="008A091D" w:rsidRDefault="008A091D" w:rsidP="008A091D">
      <w:pPr>
        <w:numPr>
          <w:ilvl w:val="1"/>
          <w:numId w:val="5"/>
        </w:numPr>
        <w:spacing w:afterLines="50" w:after="120" w:line="240" w:lineRule="auto"/>
        <w:rPr>
          <w:b/>
          <w:bCs/>
          <w:lang w:eastAsia="zh-CN"/>
        </w:rPr>
      </w:pPr>
      <w:r w:rsidRPr="008A091D">
        <w:rPr>
          <w:b/>
          <w:bCs/>
          <w:lang w:eastAsia="zh-CN"/>
        </w:rPr>
        <w:t>n28UL/n20+n28DL/n20UL</w:t>
      </w:r>
      <w:r>
        <w:rPr>
          <w:b/>
          <w:bCs/>
          <w:lang w:eastAsia="zh-CN"/>
        </w:rPr>
        <w:t xml:space="preserve"> triplexer on antenna 1</w:t>
      </w:r>
    </w:p>
    <w:p w14:paraId="390A0002" w14:textId="604D877F" w:rsidR="008A091D" w:rsidRDefault="008A091D" w:rsidP="008A091D">
      <w:pPr>
        <w:numPr>
          <w:ilvl w:val="1"/>
          <w:numId w:val="5"/>
        </w:numPr>
        <w:spacing w:afterLines="50" w:after="120" w:line="240" w:lineRule="auto"/>
        <w:rPr>
          <w:b/>
          <w:bCs/>
          <w:lang w:val="fr-FR" w:eastAsia="zh-CN"/>
        </w:rPr>
      </w:pPr>
      <w:proofErr w:type="gramStart"/>
      <w:r w:rsidRPr="008A091D">
        <w:rPr>
          <w:b/>
          <w:bCs/>
          <w:lang w:val="fr-FR" w:eastAsia="zh-CN"/>
        </w:rPr>
        <w:t>n</w:t>
      </w:r>
      <w:proofErr w:type="gramEnd"/>
      <w:r w:rsidRPr="008A091D">
        <w:rPr>
          <w:b/>
          <w:bCs/>
          <w:lang w:val="fr-FR" w:eastAsia="zh-CN"/>
        </w:rPr>
        <w:t xml:space="preserve">8UL/n8DL duplexer on </w:t>
      </w:r>
      <w:proofErr w:type="spellStart"/>
      <w:r w:rsidRPr="008A091D">
        <w:rPr>
          <w:b/>
          <w:bCs/>
          <w:lang w:val="fr-FR" w:eastAsia="zh-CN"/>
        </w:rPr>
        <w:t>a</w:t>
      </w:r>
      <w:r>
        <w:rPr>
          <w:b/>
          <w:bCs/>
          <w:lang w:val="fr-FR" w:eastAsia="zh-CN"/>
        </w:rPr>
        <w:t>ntenna</w:t>
      </w:r>
      <w:proofErr w:type="spellEnd"/>
      <w:r>
        <w:rPr>
          <w:b/>
          <w:bCs/>
          <w:lang w:val="fr-FR" w:eastAsia="zh-CN"/>
        </w:rPr>
        <w:t xml:space="preserve"> 2</w:t>
      </w:r>
    </w:p>
    <w:p w14:paraId="195402DC" w14:textId="312A131C" w:rsidR="008A091D" w:rsidRDefault="00FD3864" w:rsidP="008A091D">
      <w:pPr>
        <w:numPr>
          <w:ilvl w:val="1"/>
          <w:numId w:val="5"/>
        </w:numPr>
        <w:spacing w:afterLines="50" w:after="120" w:line="240" w:lineRule="auto"/>
        <w:rPr>
          <w:b/>
          <w:bCs/>
          <w:lang w:val="fr-FR" w:eastAsia="zh-CN"/>
        </w:rPr>
      </w:pPr>
      <w:proofErr w:type="gramStart"/>
      <w:r w:rsidRPr="00FD3864">
        <w:rPr>
          <w:b/>
          <w:bCs/>
          <w:lang w:val="fr-FR" w:eastAsia="zh-CN"/>
        </w:rPr>
        <w:t>n</w:t>
      </w:r>
      <w:proofErr w:type="gramEnd"/>
      <w:r w:rsidRPr="00FD3864">
        <w:rPr>
          <w:b/>
          <w:bCs/>
          <w:lang w:val="fr-FR" w:eastAsia="zh-CN"/>
        </w:rPr>
        <w:t>20+n28DL/n8DL</w:t>
      </w:r>
      <w:r>
        <w:rPr>
          <w:b/>
          <w:bCs/>
          <w:lang w:val="fr-FR" w:eastAsia="zh-CN"/>
        </w:rPr>
        <w:t xml:space="preserve"> duplexer on </w:t>
      </w:r>
      <w:proofErr w:type="spellStart"/>
      <w:r>
        <w:rPr>
          <w:b/>
          <w:bCs/>
          <w:lang w:val="fr-FR" w:eastAsia="zh-CN"/>
        </w:rPr>
        <w:t>antenna</w:t>
      </w:r>
      <w:proofErr w:type="spellEnd"/>
      <w:r>
        <w:rPr>
          <w:b/>
          <w:bCs/>
          <w:lang w:val="fr-FR" w:eastAsia="zh-CN"/>
        </w:rPr>
        <w:t xml:space="preserve"> 3</w:t>
      </w:r>
    </w:p>
    <w:p w14:paraId="32E6DF72" w14:textId="44CCCA26" w:rsidR="00FD3864" w:rsidRDefault="00FD3864" w:rsidP="008A091D">
      <w:pPr>
        <w:numPr>
          <w:ilvl w:val="1"/>
          <w:numId w:val="5"/>
        </w:numPr>
        <w:spacing w:afterLines="50" w:after="120" w:line="240" w:lineRule="auto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F</w:t>
      </w:r>
      <w:r w:rsidRPr="00FD3864">
        <w:rPr>
          <w:b/>
          <w:bCs/>
          <w:lang w:val="en-US" w:eastAsia="zh-CN"/>
        </w:rPr>
        <w:t>or comparison purpose, analysis o</w:t>
      </w:r>
      <w:r>
        <w:rPr>
          <w:b/>
          <w:bCs/>
          <w:lang w:val="en-US" w:eastAsia="zh-CN"/>
        </w:rPr>
        <w:t>f alternate two or three antenna solutions are not precluded</w:t>
      </w:r>
      <w:r w:rsidR="002B036E">
        <w:rPr>
          <w:b/>
          <w:bCs/>
          <w:lang w:val="en-US" w:eastAsia="zh-CN"/>
        </w:rPr>
        <w:t>, and if a worse case is found it can be discussed whether it should be used for the MSD feasibility.</w:t>
      </w:r>
    </w:p>
    <w:p w14:paraId="3B531141" w14:textId="5B74C533" w:rsidR="00E14660" w:rsidRDefault="004C4074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10db antenna isolation is used for MSD calculations</w:t>
      </w:r>
    </w:p>
    <w:p w14:paraId="470E1E19" w14:textId="5EB9FB41" w:rsidR="004C4074" w:rsidRDefault="004C4074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The normal Tx/Rx 50dB isolation is used</w:t>
      </w:r>
      <w:r w:rsidR="000B746B">
        <w:rPr>
          <w:b/>
          <w:bCs/>
          <w:lang w:eastAsia="zh-CN"/>
        </w:rPr>
        <w:t xml:space="preserve"> between UL and DL of the same </w:t>
      </w:r>
      <w:r>
        <w:rPr>
          <w:b/>
          <w:bCs/>
          <w:lang w:eastAsia="zh-CN"/>
        </w:rPr>
        <w:t>FDD bands</w:t>
      </w:r>
      <w:r w:rsidR="000B746B">
        <w:rPr>
          <w:b/>
          <w:bCs/>
          <w:lang w:eastAsia="zh-CN"/>
        </w:rPr>
        <w:t xml:space="preserve"> for duplexer/triplexer/</w:t>
      </w:r>
      <w:proofErr w:type="spellStart"/>
      <w:r w:rsidR="000B746B">
        <w:rPr>
          <w:b/>
          <w:bCs/>
          <w:lang w:eastAsia="zh-CN"/>
        </w:rPr>
        <w:t>quadplexer</w:t>
      </w:r>
      <w:proofErr w:type="spellEnd"/>
      <w:r w:rsidR="002B036E">
        <w:rPr>
          <w:b/>
          <w:bCs/>
          <w:lang w:eastAsia="zh-CN"/>
        </w:rPr>
        <w:t xml:space="preserve">. If higher insertion loss is needed to meet the 50dB it can be accounted in </w:t>
      </w:r>
      <w:proofErr w:type="spellStart"/>
      <w:r w:rsidR="002B036E">
        <w:rPr>
          <w:b/>
          <w:bCs/>
          <w:lang w:eastAsia="zh-CN"/>
        </w:rPr>
        <w:t>DeltaT</w:t>
      </w:r>
      <w:proofErr w:type="spellEnd"/>
      <w:r w:rsidR="002B036E">
        <w:rPr>
          <w:b/>
          <w:bCs/>
          <w:lang w:eastAsia="zh-CN"/>
        </w:rPr>
        <w:t>/R</w:t>
      </w:r>
    </w:p>
    <w:p w14:paraId="124BA1CF" w14:textId="1F8A2C6E" w:rsidR="000B746B" w:rsidRPr="000B746B" w:rsidRDefault="000B746B" w:rsidP="004A6A2A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 w:rsidRPr="000B746B">
        <w:rPr>
          <w:b/>
          <w:bCs/>
          <w:lang w:eastAsia="zh-CN"/>
        </w:rPr>
        <w:t>For different FDD bands within triplexer/</w:t>
      </w:r>
      <w:proofErr w:type="spellStart"/>
      <w:r w:rsidRPr="000B746B">
        <w:rPr>
          <w:b/>
          <w:bCs/>
          <w:lang w:eastAsia="zh-CN"/>
        </w:rPr>
        <w:t>quadplexer</w:t>
      </w:r>
      <w:proofErr w:type="spellEnd"/>
      <w:r w:rsidRPr="000B746B">
        <w:rPr>
          <w:b/>
          <w:bCs/>
          <w:lang w:eastAsia="zh-CN"/>
        </w:rPr>
        <w:t xml:space="preserve"> </w:t>
      </w:r>
      <w:r w:rsidR="002B036E">
        <w:rPr>
          <w:b/>
          <w:bCs/>
          <w:lang w:eastAsia="zh-CN"/>
        </w:rPr>
        <w:t>companies are encouraged to provide feasible</w:t>
      </w:r>
      <w:r w:rsidR="002B036E" w:rsidRPr="000B746B">
        <w:rPr>
          <w:b/>
          <w:bCs/>
          <w:lang w:eastAsia="zh-CN"/>
        </w:rPr>
        <w:t xml:space="preserve"> </w:t>
      </w:r>
      <w:r w:rsidRPr="000B746B">
        <w:rPr>
          <w:b/>
          <w:bCs/>
          <w:lang w:eastAsia="zh-CN"/>
        </w:rPr>
        <w:t>isolation between UL</w:t>
      </w:r>
      <w:r>
        <w:rPr>
          <w:b/>
          <w:bCs/>
          <w:lang w:eastAsia="zh-CN"/>
        </w:rPr>
        <w:t>s</w:t>
      </w:r>
      <w:r w:rsidRPr="000B746B">
        <w:rPr>
          <w:b/>
          <w:bCs/>
          <w:lang w:eastAsia="zh-CN"/>
        </w:rPr>
        <w:t xml:space="preserve"> and DL</w:t>
      </w:r>
      <w:r>
        <w:rPr>
          <w:b/>
          <w:bCs/>
          <w:lang w:eastAsia="zh-CN"/>
        </w:rPr>
        <w:t>s</w:t>
      </w:r>
    </w:p>
    <w:p w14:paraId="29DBC6CA" w14:textId="68DA3D9C" w:rsidR="000B746B" w:rsidRDefault="000B746B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For diversity path, the D</w:t>
      </w:r>
      <w:r w:rsidR="00FC429C">
        <w:rPr>
          <w:b/>
          <w:bCs/>
          <w:lang w:eastAsia="zh-CN"/>
        </w:rPr>
        <w:t>L</w:t>
      </w:r>
      <w:r>
        <w:rPr>
          <w:b/>
          <w:bCs/>
          <w:lang w:eastAsia="zh-CN"/>
        </w:rPr>
        <w:t xml:space="preserve"> filter provide at least 40dB of Rejection of the UL of the same band and </w:t>
      </w:r>
      <w:r w:rsidR="002B036E">
        <w:rPr>
          <w:b/>
          <w:bCs/>
          <w:lang w:eastAsia="zh-CN"/>
        </w:rPr>
        <w:t>companies are encouraged to provide feasible</w:t>
      </w:r>
      <w:r w:rsidR="002B036E" w:rsidRPr="000B746B">
        <w:rPr>
          <w:b/>
          <w:bCs/>
          <w:lang w:eastAsia="zh-CN"/>
        </w:rPr>
        <w:t xml:space="preserve"> </w:t>
      </w:r>
      <w:r w:rsidR="002B036E">
        <w:rPr>
          <w:b/>
          <w:bCs/>
          <w:lang w:eastAsia="zh-CN"/>
        </w:rPr>
        <w:t>rejection</w:t>
      </w:r>
      <w:r w:rsidR="00972C57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for UL of other bands.</w:t>
      </w:r>
    </w:p>
    <w:p w14:paraId="258F851A" w14:textId="45CAD87B" w:rsidR="00FC429C" w:rsidRDefault="00FC429C" w:rsidP="00E14660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Companies are encouraged to provide input on the feasibility of such values</w:t>
      </w:r>
    </w:p>
    <w:p w14:paraId="5E014944" w14:textId="4E38B319" w:rsidR="004C4074" w:rsidRPr="00E14660" w:rsidRDefault="004C4074" w:rsidP="000B746B">
      <w:pPr>
        <w:spacing w:afterLines="50" w:after="120" w:line="240" w:lineRule="auto"/>
        <w:rPr>
          <w:b/>
          <w:bCs/>
          <w:lang w:eastAsia="zh-CN"/>
        </w:rPr>
      </w:pPr>
    </w:p>
    <w:p w14:paraId="28C1DF05" w14:textId="6FF06797" w:rsidR="00211E66" w:rsidRDefault="00211E66" w:rsidP="00211E66">
      <w:pPr>
        <w:pStyle w:val="Heading1"/>
        <w:numPr>
          <w:ilvl w:val="0"/>
          <w:numId w:val="2"/>
        </w:numPr>
        <w:tabs>
          <w:tab w:val="clear" w:pos="397"/>
        </w:tabs>
        <w:overflowPunct w:val="0"/>
        <w:autoSpaceDE w:val="0"/>
        <w:autoSpaceDN w:val="0"/>
        <w:adjustRightInd w:val="0"/>
        <w:textAlignment w:val="baseline"/>
      </w:pPr>
      <w:r>
        <w:t>MSD studies</w:t>
      </w:r>
    </w:p>
    <w:p w14:paraId="5A62D107" w14:textId="3D669B9A" w:rsidR="00FD3864" w:rsidRDefault="00FD3864" w:rsidP="009A456E">
      <w:pPr>
        <w:spacing w:after="0"/>
        <w:rPr>
          <w:lang w:eastAsia="zh-CN"/>
        </w:rPr>
      </w:pPr>
      <w:r>
        <w:rPr>
          <w:lang w:eastAsia="zh-CN"/>
        </w:rPr>
        <w:t>Based on 38.101-1 and 38.101-3 the following cases are already specified</w:t>
      </w:r>
    </w:p>
    <w:p w14:paraId="61024BF6" w14:textId="77777777" w:rsidR="00FD3864" w:rsidRPr="009A456E" w:rsidRDefault="00FD3864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 xml:space="preserve">DC_8A_n20A with SUO allowed </w:t>
      </w:r>
    </w:p>
    <w:p w14:paraId="26634466" w14:textId="26F1B3AB" w:rsidR="00FD3864" w:rsidRPr="009A456E" w:rsidRDefault="00FD3864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>DC_8A_n28A with SUO not allowed</w:t>
      </w:r>
    </w:p>
    <w:p w14:paraId="4092591C" w14:textId="77777777" w:rsidR="00FD3864" w:rsidRPr="009A456E" w:rsidRDefault="00FD3864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 xml:space="preserve">DC_20A_n8A with SUO allowed </w:t>
      </w:r>
    </w:p>
    <w:p w14:paraId="472C1F56" w14:textId="57CFF7CA" w:rsidR="00FD3864" w:rsidRPr="009A456E" w:rsidRDefault="00FD3864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DC_20A_n28A with SUO not allowed </w:t>
      </w:r>
    </w:p>
    <w:p w14:paraId="3E4B4512" w14:textId="06426D45" w:rsidR="00FD3864" w:rsidRPr="009A456E" w:rsidRDefault="00FD3864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>DC_28A_n8A</w:t>
      </w:r>
      <w:r w:rsidR="009A456E" w:rsidRPr="009A456E">
        <w:rPr>
          <w:rFonts w:ascii="Times New Roman" w:hAnsi="Times New Roman" w:cs="Times New Roman"/>
          <w:sz w:val="20"/>
          <w:szCs w:val="20"/>
          <w:lang w:val="en-GB"/>
        </w:rPr>
        <w:t xml:space="preserve"> with SUO not allowed</w:t>
      </w:r>
    </w:p>
    <w:p w14:paraId="0763EC62" w14:textId="7535F06E" w:rsidR="009A456E" w:rsidRPr="009A456E" w:rsidRDefault="009A456E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>CA_n8-n20 1UL</w:t>
      </w:r>
    </w:p>
    <w:p w14:paraId="4D6C7345" w14:textId="4FCD7C37" w:rsidR="00211E66" w:rsidRPr="009A456E" w:rsidRDefault="009A456E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/>
          <w:sz w:val="20"/>
          <w:szCs w:val="20"/>
          <w:lang w:val="en-GB"/>
        </w:rPr>
        <w:t>CA_n8-n28 1UL</w:t>
      </w:r>
    </w:p>
    <w:p w14:paraId="192318A8" w14:textId="333DF2C5" w:rsidR="009A456E" w:rsidRDefault="009A456E" w:rsidP="009A45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9A456E">
        <w:rPr>
          <w:rFonts w:ascii="Times New Roman" w:hAnsi="Times New Roman" w:cs="Times New Roman" w:hint="eastAsia"/>
          <w:sz w:val="20"/>
          <w:szCs w:val="20"/>
          <w:lang w:val="en-GB"/>
        </w:rPr>
        <w:t>CA_n20A-n28A</w:t>
      </w:r>
      <w:r w:rsidRPr="009A456E">
        <w:rPr>
          <w:rFonts w:ascii="Times New Roman" w:hAnsi="Times New Roman" w:cs="Times New Roman"/>
          <w:sz w:val="20"/>
          <w:szCs w:val="20"/>
          <w:lang w:val="en-GB"/>
        </w:rPr>
        <w:t xml:space="preserve"> 2UL</w:t>
      </w:r>
    </w:p>
    <w:p w14:paraId="6A9733F9" w14:textId="77777777" w:rsidR="00D27F96" w:rsidRPr="009A456E" w:rsidRDefault="00D27F96" w:rsidP="00D27F96">
      <w:pPr>
        <w:pStyle w:val="ListParagraph"/>
        <w:rPr>
          <w:rFonts w:ascii="Times New Roman" w:hAnsi="Times New Roman" w:cs="Times New Roman"/>
          <w:sz w:val="20"/>
          <w:szCs w:val="20"/>
          <w:lang w:val="en-GB"/>
        </w:rPr>
      </w:pPr>
    </w:p>
    <w:p w14:paraId="45C09151" w14:textId="77777777" w:rsidR="00AB4EA2" w:rsidRPr="00AB4EA2" w:rsidRDefault="00AB4EA2" w:rsidP="00AB4EA2">
      <w:pPr>
        <w:spacing w:after="0"/>
        <w:rPr>
          <w:b/>
          <w:bCs/>
          <w:lang w:eastAsia="zh-CN"/>
        </w:rPr>
      </w:pPr>
      <w:r w:rsidRPr="00AB4EA2">
        <w:rPr>
          <w:b/>
          <w:bCs/>
          <w:lang w:eastAsia="zh-CN"/>
        </w:rPr>
        <w:t>Observations:</w:t>
      </w:r>
    </w:p>
    <w:p w14:paraId="0EAE72FC" w14:textId="0BF286F2" w:rsidR="00AB4EA2" w:rsidRPr="00AB4EA2" w:rsidRDefault="00AB4EA2" w:rsidP="00AB4EA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B4EA2">
        <w:rPr>
          <w:rFonts w:ascii="Times New Roman" w:hAnsi="Times New Roman" w:cs="Times New Roman"/>
          <w:b/>
          <w:bCs/>
          <w:sz w:val="20"/>
          <w:szCs w:val="20"/>
          <w:lang w:val="en-GB"/>
        </w:rPr>
        <w:t>All single band MSDs should already be covered</w:t>
      </w:r>
    </w:p>
    <w:p w14:paraId="4882FA62" w14:textId="703811D4" w:rsidR="00AB4EA2" w:rsidRPr="00AB4EA2" w:rsidRDefault="00AB4EA2" w:rsidP="00AB4EA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B4EA2">
        <w:rPr>
          <w:rFonts w:ascii="Times New Roman" w:hAnsi="Times New Roman" w:cs="Times New Roman"/>
          <w:b/>
          <w:bCs/>
          <w:sz w:val="20"/>
          <w:szCs w:val="20"/>
          <w:lang w:val="en-GB"/>
        </w:rPr>
        <w:t>IMD3 MSD of DC_20_n8A in n20 and n8 is already specified and can be reused for CA_n8-n20</w:t>
      </w:r>
    </w:p>
    <w:p w14:paraId="55DE3423" w14:textId="3210E1BC" w:rsidR="00AB4EA2" w:rsidRDefault="00AB4EA2" w:rsidP="00AB4EA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AB4EA2">
        <w:rPr>
          <w:rFonts w:ascii="Times New Roman" w:hAnsi="Times New Roman" w:cs="Times New Roman"/>
          <w:b/>
          <w:bCs/>
          <w:sz w:val="20"/>
          <w:szCs w:val="20"/>
          <w:lang w:val="en-GB"/>
        </w:rPr>
        <w:t>All 2 band cases are already specified</w:t>
      </w:r>
    </w:p>
    <w:p w14:paraId="4CB0BC8B" w14:textId="3D6BD867" w:rsidR="00D27F96" w:rsidRDefault="00D27F96" w:rsidP="00AB4EA2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Only MSD to third band needs to be analysed</w:t>
      </w:r>
    </w:p>
    <w:p w14:paraId="6D59C17B" w14:textId="6C57B0F3" w:rsidR="00D27F96" w:rsidRDefault="00D27F96" w:rsidP="00D27F96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IMD</w:t>
      </w:r>
      <w:r w:rsidR="007C600E">
        <w:rPr>
          <w:rFonts w:ascii="Times New Roman" w:hAnsi="Times New Roman" w:cs="Times New Roman"/>
          <w:b/>
          <w:bCs/>
          <w:sz w:val="20"/>
          <w:szCs w:val="20"/>
          <w:lang w:val="en-GB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of CA_n20-n8 UL in n28 DL</w:t>
      </w:r>
    </w:p>
    <w:p w14:paraId="794A1EA2" w14:textId="31F34D1A" w:rsidR="00D27F96" w:rsidRPr="00AB4EA2" w:rsidRDefault="00D27F96" w:rsidP="00D27F96">
      <w:pPr>
        <w:pStyle w:val="ListParagraph"/>
        <w:numPr>
          <w:ilvl w:val="1"/>
          <w:numId w:val="12"/>
        </w:num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IMD3 of CA_n20-n28 UL in n8 DL</w:t>
      </w:r>
    </w:p>
    <w:p w14:paraId="48B497C9" w14:textId="51D464CD" w:rsidR="00AB4EA2" w:rsidRDefault="00AB4EA2" w:rsidP="00EF387A">
      <w:pPr>
        <w:spacing w:after="0"/>
        <w:rPr>
          <w:lang w:eastAsia="zh-CN"/>
        </w:rPr>
      </w:pPr>
    </w:p>
    <w:p w14:paraId="2ECB1BDC" w14:textId="77777777" w:rsidR="00EF387A" w:rsidRDefault="00EF387A" w:rsidP="00EF387A">
      <w:pPr>
        <w:spacing w:after="0"/>
        <w:rPr>
          <w:lang w:eastAsia="zh-CN"/>
        </w:rPr>
      </w:pPr>
      <w:r>
        <w:rPr>
          <w:lang w:eastAsia="zh-CN"/>
        </w:rPr>
        <w:t xml:space="preserve">To evaluate the </w:t>
      </w:r>
      <w:proofErr w:type="gramStart"/>
      <w:r>
        <w:rPr>
          <w:lang w:eastAsia="zh-CN"/>
        </w:rPr>
        <w:t>worst case</w:t>
      </w:r>
      <w:proofErr w:type="gramEnd"/>
      <w:r>
        <w:rPr>
          <w:lang w:eastAsia="zh-CN"/>
        </w:rPr>
        <w:t xml:space="preserve"> MSD:</w:t>
      </w:r>
    </w:p>
    <w:p w14:paraId="61EF36CE" w14:textId="4AC424E7" w:rsidR="00EF387A" w:rsidRPr="00EF387A" w:rsidRDefault="00EF387A" w:rsidP="00EF387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EF387A">
        <w:rPr>
          <w:rFonts w:ascii="Times New Roman" w:hAnsi="Times New Roman" w:cs="Times New Roman"/>
          <w:sz w:val="20"/>
          <w:szCs w:val="20"/>
          <w:lang w:val="en-GB"/>
        </w:rPr>
        <w:t>The lowest UL and DL channel BW are used with UL allocation equivalent to the REFSENS case: all channel bandwidths are 5MHz with 25RB (full) UL allocation</w:t>
      </w:r>
    </w:p>
    <w:p w14:paraId="4D4BE8B0" w14:textId="77777777" w:rsidR="00EF387A" w:rsidRPr="00EF387A" w:rsidRDefault="00EF387A" w:rsidP="00EF387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EF387A">
        <w:rPr>
          <w:rFonts w:ascii="Times New Roman" w:hAnsi="Times New Roman" w:cs="Times New Roman"/>
          <w:sz w:val="20"/>
          <w:szCs w:val="20"/>
          <w:lang w:val="en-GB"/>
        </w:rPr>
        <w:t xml:space="preserve">UL and DL frequencies are chosen to </w:t>
      </w:r>
      <w:proofErr w:type="spellStart"/>
      <w:r w:rsidRPr="00EF387A">
        <w:rPr>
          <w:rFonts w:ascii="Times New Roman" w:hAnsi="Times New Roman" w:cs="Times New Roman"/>
          <w:sz w:val="20"/>
          <w:szCs w:val="20"/>
          <w:lang w:val="en-GB"/>
        </w:rPr>
        <w:t>center</w:t>
      </w:r>
      <w:proofErr w:type="spellEnd"/>
      <w:r w:rsidRPr="00EF387A">
        <w:rPr>
          <w:rFonts w:ascii="Times New Roman" w:hAnsi="Times New Roman" w:cs="Times New Roman"/>
          <w:sz w:val="20"/>
          <w:szCs w:val="20"/>
          <w:lang w:val="en-GB"/>
        </w:rPr>
        <w:t xml:space="preserve"> the IMD3 as best as possible</w:t>
      </w:r>
    </w:p>
    <w:p w14:paraId="141CEBD0" w14:textId="77777777" w:rsidR="00EF387A" w:rsidRPr="00EF387A" w:rsidRDefault="00EF387A" w:rsidP="00EF387A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EF387A">
        <w:rPr>
          <w:rFonts w:ascii="Times New Roman" w:hAnsi="Times New Roman" w:cs="Times New Roman"/>
          <w:sz w:val="20"/>
          <w:szCs w:val="20"/>
          <w:lang w:val="en-GB"/>
        </w:rPr>
        <w:t>Based on the above the test points below are proposed</w:t>
      </w:r>
    </w:p>
    <w:p w14:paraId="5C2BEFAD" w14:textId="621D2B8F" w:rsidR="00EF387A" w:rsidRPr="00EF3FF4" w:rsidRDefault="00EF387A" w:rsidP="00EF387A">
      <w:pPr>
        <w:pStyle w:val="ListParagraph"/>
        <w:ind w:left="765"/>
      </w:pPr>
      <w:r>
        <w:t xml:space="preserve"> </w:t>
      </w:r>
    </w:p>
    <w:p w14:paraId="0A2E4373" w14:textId="39C0B520" w:rsidR="00211E66" w:rsidRDefault="00211E66" w:rsidP="00211E66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</w:t>
      </w:r>
      <w:r w:rsidR="00EF387A">
        <w:rPr>
          <w:b/>
          <w:lang w:eastAsia="zh-CN"/>
        </w:rPr>
        <w:t xml:space="preserve"> on </w:t>
      </w:r>
      <w:r w:rsidR="00EF387A" w:rsidRPr="00EF387A">
        <w:rPr>
          <w:b/>
          <w:lang w:eastAsia="zh-CN"/>
        </w:rPr>
        <w:t>IMD3 of CA_n20-n8 UL in n28 DL</w:t>
      </w:r>
      <w:r>
        <w:rPr>
          <w:lang w:eastAsia="zh-CN"/>
        </w:rPr>
        <w:t>:</w:t>
      </w:r>
    </w:p>
    <w:p w14:paraId="0B3C8624" w14:textId="1F3F2365" w:rsidR="00211E66" w:rsidRDefault="00EF387A" w:rsidP="00EF387A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n8 UL at 887.5MHz with 25RB0</w:t>
      </w:r>
    </w:p>
    <w:p w14:paraId="5B395771" w14:textId="327DDE9C" w:rsidR="00EF387A" w:rsidRDefault="00EF387A" w:rsidP="00EF387A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n20 UL at 834.5MH</w:t>
      </w:r>
      <w:r w:rsidR="00FC429C">
        <w:rPr>
          <w:b/>
          <w:bCs/>
          <w:lang w:eastAsia="zh-CN"/>
        </w:rPr>
        <w:t>z</w:t>
      </w:r>
      <w:r>
        <w:rPr>
          <w:b/>
          <w:bCs/>
          <w:lang w:eastAsia="zh-CN"/>
        </w:rPr>
        <w:t xml:space="preserve"> with 25RB0</w:t>
      </w:r>
    </w:p>
    <w:p w14:paraId="46052FCD" w14:textId="7E3E1AE2" w:rsidR="00EF387A" w:rsidRDefault="00EF387A" w:rsidP="00EF387A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n28 DL at 781.5MHz</w:t>
      </w:r>
    </w:p>
    <w:p w14:paraId="2F9A490A" w14:textId="408B405B" w:rsidR="00EF387A" w:rsidRDefault="00EF387A" w:rsidP="00EF387A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IMD3 MSD is evaluated by calculation, simulation, or measurement</w:t>
      </w:r>
    </w:p>
    <w:p w14:paraId="613897BF" w14:textId="77777777" w:rsidR="003D038C" w:rsidRDefault="003D038C" w:rsidP="00EF387A">
      <w:pPr>
        <w:spacing w:afterLines="50" w:after="120"/>
        <w:rPr>
          <w:b/>
          <w:lang w:eastAsia="zh-CN"/>
        </w:rPr>
      </w:pPr>
    </w:p>
    <w:p w14:paraId="263E426F" w14:textId="1DE12441" w:rsidR="00EF387A" w:rsidRDefault="00EF387A" w:rsidP="00EF387A">
      <w:pPr>
        <w:spacing w:afterLines="50" w:after="120"/>
        <w:rPr>
          <w:lang w:eastAsia="zh-CN"/>
        </w:rPr>
      </w:pPr>
      <w:r>
        <w:rPr>
          <w:b/>
          <w:lang w:eastAsia="zh-CN"/>
        </w:rPr>
        <w:t xml:space="preserve">Way forward </w:t>
      </w:r>
      <w:r w:rsidRPr="00EF387A">
        <w:rPr>
          <w:b/>
          <w:lang w:eastAsia="zh-CN"/>
        </w:rPr>
        <w:t>o</w:t>
      </w:r>
      <w:r w:rsidR="003D038C">
        <w:rPr>
          <w:b/>
          <w:lang w:eastAsia="zh-CN"/>
        </w:rPr>
        <w:t>n</w:t>
      </w:r>
      <w:r w:rsidRPr="00EF387A">
        <w:rPr>
          <w:b/>
          <w:lang w:eastAsia="zh-CN"/>
        </w:rPr>
        <w:tab/>
        <w:t>IMD3 of CA_n20-n28 UL in n8 DL</w:t>
      </w:r>
      <w:r>
        <w:rPr>
          <w:lang w:eastAsia="zh-CN"/>
        </w:rPr>
        <w:t>:</w:t>
      </w:r>
    </w:p>
    <w:p w14:paraId="5579F371" w14:textId="654A84F2" w:rsidR="00FC429C" w:rsidRDefault="00FC429C" w:rsidP="00FC429C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n20 UL at 834.5MHz with 25RB0</w:t>
      </w:r>
    </w:p>
    <w:p w14:paraId="427D0E04" w14:textId="66A3A7EE" w:rsidR="00FC429C" w:rsidRDefault="00FC429C" w:rsidP="00FC429C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n20 UL at 715.5MHz with 25RB0</w:t>
      </w:r>
    </w:p>
    <w:p w14:paraId="528F92BB" w14:textId="611249EB" w:rsidR="00FC429C" w:rsidRDefault="00FC429C" w:rsidP="00FC429C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5MHz n8 DL at 952.5MHz</w:t>
      </w:r>
    </w:p>
    <w:p w14:paraId="68FD039F" w14:textId="77777777" w:rsidR="00FC429C" w:rsidRDefault="00FC429C" w:rsidP="00FC429C">
      <w:pPr>
        <w:numPr>
          <w:ilvl w:val="0"/>
          <w:numId w:val="5"/>
        </w:numPr>
        <w:spacing w:afterLines="50" w:after="120" w:line="240" w:lineRule="auto"/>
        <w:rPr>
          <w:b/>
          <w:bCs/>
          <w:lang w:eastAsia="zh-CN"/>
        </w:rPr>
      </w:pPr>
      <w:r>
        <w:rPr>
          <w:b/>
          <w:bCs/>
          <w:lang w:eastAsia="zh-CN"/>
        </w:rPr>
        <w:t>IMD3 MSD is evaluated by calculation, simulation, or measurement</w:t>
      </w:r>
    </w:p>
    <w:p w14:paraId="3D5CAC94" w14:textId="77777777" w:rsidR="00EF387A" w:rsidRDefault="00EF387A" w:rsidP="00EF387A">
      <w:pPr>
        <w:spacing w:line="260" w:lineRule="auto"/>
        <w:rPr>
          <w:lang w:val="en-US" w:eastAsia="sv-SE"/>
        </w:rPr>
      </w:pPr>
    </w:p>
    <w:p w14:paraId="4698F491" w14:textId="77777777" w:rsidR="00A74284" w:rsidRDefault="000A4CCD">
      <w:pPr>
        <w:pStyle w:val="Heading1"/>
        <w:rPr>
          <w:lang w:eastAsia="sv-SE"/>
        </w:rPr>
      </w:pPr>
      <w:r>
        <w:rPr>
          <w:lang w:eastAsia="sv-SE"/>
        </w:rPr>
        <w:t>References</w:t>
      </w:r>
    </w:p>
    <w:p w14:paraId="74EB294E" w14:textId="59839B73" w:rsidR="00A74284" w:rsidRDefault="000A4CCD">
      <w:pPr>
        <w:ind w:left="568" w:hanging="568"/>
        <w:rPr>
          <w:rFonts w:cs="Arial"/>
          <w:lang w:eastAsia="zh-CN"/>
        </w:rPr>
      </w:pPr>
      <w:r>
        <w:rPr>
          <w:rFonts w:cs="Arial" w:hint="eastAsia"/>
          <w:lang w:val="en-US" w:eastAsia="zh-CN"/>
        </w:rPr>
        <w:t xml:space="preserve">[1] </w:t>
      </w:r>
      <w:r>
        <w:rPr>
          <w:rFonts w:cs="Arial"/>
          <w:lang w:eastAsia="zh-CN"/>
        </w:rPr>
        <w:t>R4-2216961</w:t>
      </w:r>
      <w:r>
        <w:rPr>
          <w:rFonts w:cs="Arial" w:hint="eastAsia"/>
          <w:lang w:val="en-US" w:eastAsia="zh-CN"/>
        </w:rPr>
        <w:t xml:space="preserve">, </w:t>
      </w:r>
      <w:r>
        <w:rPr>
          <w:rFonts w:cs="Arial" w:hint="eastAsia"/>
          <w:lang w:eastAsia="zh-CN"/>
        </w:rPr>
        <w:t xml:space="preserve">Email discussion summary for </w:t>
      </w:r>
      <w:r>
        <w:rPr>
          <w:rFonts w:cs="Arial"/>
          <w:lang w:eastAsia="zh-CN"/>
        </w:rPr>
        <w:t>[104</w:t>
      </w:r>
      <w:r>
        <w:rPr>
          <w:rFonts w:cs="Arial" w:hint="eastAsia"/>
          <w:lang w:eastAsia="zh-CN"/>
        </w:rPr>
        <w:t>-bis</w:t>
      </w:r>
      <w:r>
        <w:rPr>
          <w:rFonts w:cs="Arial"/>
          <w:lang w:eastAsia="zh-CN"/>
        </w:rPr>
        <w:t>-e][</w:t>
      </w:r>
      <w:r>
        <w:rPr>
          <w:rFonts w:cs="Arial" w:hint="eastAsia"/>
          <w:lang w:eastAsia="zh-CN"/>
        </w:rPr>
        <w:t>125</w:t>
      </w:r>
      <w:r>
        <w:rPr>
          <w:rFonts w:cs="Arial"/>
          <w:lang w:eastAsia="zh-CN"/>
        </w:rPr>
        <w:t>] FS_NR_700800900</w:t>
      </w:r>
      <w:r>
        <w:rPr>
          <w:rFonts w:cs="Arial" w:hint="eastAsia"/>
          <w:lang w:val="en-US" w:eastAsia="zh-CN"/>
        </w:rPr>
        <w:t xml:space="preserve">, </w:t>
      </w:r>
      <w:r>
        <w:rPr>
          <w:rFonts w:cs="Arial"/>
          <w:lang w:eastAsia="zh-CN"/>
        </w:rPr>
        <w:t>Moderator (</w:t>
      </w:r>
      <w:r>
        <w:rPr>
          <w:rFonts w:cs="Arial" w:hint="eastAsia"/>
          <w:lang w:eastAsia="zh-CN"/>
        </w:rPr>
        <w:t>CATT</w:t>
      </w:r>
      <w:r>
        <w:rPr>
          <w:rFonts w:cs="Arial"/>
          <w:lang w:eastAsia="zh-CN"/>
        </w:rPr>
        <w:t>)</w:t>
      </w:r>
    </w:p>
    <w:p w14:paraId="28EF8237" w14:textId="1399D648" w:rsidR="00C45B0D" w:rsidRDefault="00C45B0D">
      <w:pPr>
        <w:ind w:left="568" w:hanging="568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[2] </w:t>
      </w:r>
      <w:r w:rsidRPr="00C45B0D">
        <w:rPr>
          <w:rFonts w:cs="Arial"/>
          <w:lang w:val="en-US" w:eastAsia="zh-CN"/>
        </w:rPr>
        <w:t>R4-2215664</w:t>
      </w:r>
      <w:r>
        <w:rPr>
          <w:rFonts w:cs="Arial"/>
          <w:lang w:val="en-US" w:eastAsia="zh-CN"/>
        </w:rPr>
        <w:t xml:space="preserve"> </w:t>
      </w:r>
      <w:r w:rsidRPr="00C45B0D">
        <w:rPr>
          <w:rFonts w:cs="Arial"/>
          <w:lang w:val="en-US" w:eastAsia="zh-CN"/>
        </w:rPr>
        <w:t>On CA_n8-n20-n28 architectures</w:t>
      </w:r>
      <w:r>
        <w:rPr>
          <w:rFonts w:cs="Arial"/>
          <w:lang w:val="en-US" w:eastAsia="zh-CN"/>
        </w:rPr>
        <w:t xml:space="preserve">, </w:t>
      </w:r>
      <w:r w:rsidRPr="00C45B0D">
        <w:rPr>
          <w:rFonts w:cs="Arial"/>
          <w:lang w:val="en-US" w:eastAsia="zh-CN"/>
        </w:rPr>
        <w:t>Apple</w:t>
      </w:r>
      <w:r>
        <w:rPr>
          <w:rFonts w:cs="Arial"/>
          <w:lang w:val="en-US" w:eastAsia="zh-CN"/>
        </w:rPr>
        <w:t>, RAN4#104bis-e</w:t>
      </w:r>
    </w:p>
    <w:p w14:paraId="4D7E7FB3" w14:textId="5B2E328F" w:rsidR="00842DF0" w:rsidRDefault="00842DF0" w:rsidP="00842DF0">
      <w:pPr>
        <w:ind w:left="568" w:hanging="568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[3] </w:t>
      </w:r>
      <w:r w:rsidRPr="00842DF0">
        <w:rPr>
          <w:rFonts w:cs="Arial"/>
          <w:lang w:val="en-US" w:eastAsia="zh-CN"/>
        </w:rPr>
        <w:t>R4-2216041</w:t>
      </w:r>
      <w:r>
        <w:rPr>
          <w:rFonts w:cs="Arial"/>
          <w:lang w:val="en-US" w:eastAsia="zh-CN"/>
        </w:rPr>
        <w:t xml:space="preserve"> </w:t>
      </w:r>
      <w:r w:rsidRPr="00842DF0">
        <w:rPr>
          <w:rFonts w:cs="Arial"/>
          <w:lang w:val="en-US" w:eastAsia="zh-CN"/>
        </w:rPr>
        <w:t>Discussion on feasibility study for CA_n8-n20-n28</w:t>
      </w:r>
      <w:r>
        <w:rPr>
          <w:rFonts w:cs="Arial"/>
          <w:lang w:val="en-US" w:eastAsia="zh-CN"/>
        </w:rPr>
        <w:t xml:space="preserve">, </w:t>
      </w:r>
      <w:r w:rsidRPr="00842DF0">
        <w:rPr>
          <w:rFonts w:cs="Arial"/>
          <w:lang w:val="en-US" w:eastAsia="zh-CN"/>
        </w:rPr>
        <w:t>Xiaomi</w:t>
      </w:r>
      <w:r>
        <w:rPr>
          <w:rFonts w:cs="Arial"/>
          <w:lang w:val="en-US" w:eastAsia="zh-CN"/>
        </w:rPr>
        <w:t>,</w:t>
      </w:r>
      <w:r w:rsidRPr="00842DF0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RAN4#104bis-e</w:t>
      </w:r>
    </w:p>
    <w:p w14:paraId="0FBE338B" w14:textId="69CBB916" w:rsidR="00842DF0" w:rsidRDefault="00842DF0">
      <w:pPr>
        <w:ind w:left="568" w:hanging="568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[4] </w:t>
      </w:r>
      <w:r w:rsidRPr="00842DF0">
        <w:rPr>
          <w:rFonts w:cs="Arial"/>
          <w:lang w:val="en-US" w:eastAsia="zh-CN"/>
        </w:rPr>
        <w:t>R4-2216071</w:t>
      </w:r>
      <w:r>
        <w:rPr>
          <w:rFonts w:cs="Arial"/>
          <w:lang w:val="en-US" w:eastAsia="zh-CN"/>
        </w:rPr>
        <w:t xml:space="preserve"> </w:t>
      </w:r>
      <w:r w:rsidRPr="00842DF0">
        <w:rPr>
          <w:rFonts w:cs="Arial"/>
          <w:lang w:val="en-US" w:eastAsia="zh-CN"/>
        </w:rPr>
        <w:t>TP and discussion on CA_n8-n20-n28</w:t>
      </w:r>
      <w:r w:rsidRPr="00842DF0">
        <w:rPr>
          <w:rFonts w:cs="Arial"/>
          <w:lang w:val="en-US" w:eastAsia="zh-CN"/>
        </w:rPr>
        <w:tab/>
        <w:t xml:space="preserve">Huawei, </w:t>
      </w:r>
      <w:proofErr w:type="spellStart"/>
      <w:r w:rsidRPr="00842DF0">
        <w:rPr>
          <w:rFonts w:cs="Arial"/>
          <w:lang w:val="en-US" w:eastAsia="zh-CN"/>
        </w:rPr>
        <w:t>HiSilicon</w:t>
      </w:r>
      <w:proofErr w:type="spellEnd"/>
      <w:r>
        <w:rPr>
          <w:rFonts w:cs="Arial"/>
          <w:lang w:val="en-US" w:eastAsia="zh-CN"/>
        </w:rPr>
        <w:t>,</w:t>
      </w:r>
      <w:r w:rsidRPr="00842DF0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RAN4#104bis-e</w:t>
      </w:r>
    </w:p>
    <w:p w14:paraId="0CDFEF1A" w14:textId="6A786E07" w:rsidR="00842DF0" w:rsidRDefault="00842DF0" w:rsidP="00842DF0">
      <w:pPr>
        <w:ind w:left="568" w:hanging="568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[5] </w:t>
      </w:r>
      <w:r w:rsidRPr="00842DF0">
        <w:rPr>
          <w:rFonts w:cs="Arial"/>
          <w:lang w:val="en-US" w:eastAsia="zh-CN"/>
        </w:rPr>
        <w:t>R4-2216137</w:t>
      </w:r>
      <w:r>
        <w:rPr>
          <w:rFonts w:cs="Arial"/>
          <w:lang w:val="en-US" w:eastAsia="zh-CN"/>
        </w:rPr>
        <w:t xml:space="preserve"> </w:t>
      </w:r>
      <w:r w:rsidRPr="00842DF0">
        <w:rPr>
          <w:rFonts w:cs="Arial"/>
          <w:lang w:val="en-US" w:eastAsia="zh-CN"/>
        </w:rPr>
        <w:t>Further discussion on RF requirement impacts for 700800900MHz CA band combinations</w:t>
      </w:r>
      <w:r>
        <w:rPr>
          <w:rFonts w:cs="Arial"/>
          <w:lang w:val="en-US" w:eastAsia="zh-CN"/>
        </w:rPr>
        <w:t xml:space="preserve">, </w:t>
      </w:r>
      <w:r w:rsidRPr="00842DF0">
        <w:rPr>
          <w:rFonts w:cs="Arial"/>
          <w:lang w:val="en-US" w:eastAsia="zh-CN"/>
        </w:rPr>
        <w:t>vivo</w:t>
      </w:r>
      <w:r>
        <w:rPr>
          <w:rFonts w:cs="Arial"/>
          <w:lang w:val="en-US" w:eastAsia="zh-CN"/>
        </w:rPr>
        <w:t>, RAN4#104bis-e</w:t>
      </w:r>
    </w:p>
    <w:p w14:paraId="292204D8" w14:textId="4FBD9AE1" w:rsidR="00E14660" w:rsidRDefault="00E14660" w:rsidP="00E14660">
      <w:pPr>
        <w:ind w:left="568" w:hanging="568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[6] </w:t>
      </w:r>
      <w:r w:rsidRPr="00E14660">
        <w:rPr>
          <w:rFonts w:cs="Arial"/>
          <w:lang w:val="en-US" w:eastAsia="zh-CN"/>
        </w:rPr>
        <w:t>R4-2216346</w:t>
      </w:r>
      <w:r>
        <w:rPr>
          <w:rFonts w:cs="Arial"/>
          <w:lang w:val="en-US" w:eastAsia="zh-CN"/>
        </w:rPr>
        <w:t xml:space="preserve"> </w:t>
      </w:r>
      <w:r w:rsidRPr="00E14660">
        <w:rPr>
          <w:rFonts w:cs="Arial"/>
          <w:lang w:val="en-US" w:eastAsia="zh-CN"/>
        </w:rPr>
        <w:t>Considerations on CA_n8-n20-n28</w:t>
      </w:r>
      <w:r w:rsidRPr="00E14660">
        <w:rPr>
          <w:rFonts w:cs="Arial"/>
          <w:lang w:val="en-US" w:eastAsia="zh-CN"/>
        </w:rPr>
        <w:tab/>
        <w:t>Qualcomm Finland RFFE Oy</w:t>
      </w:r>
      <w:r>
        <w:rPr>
          <w:rFonts w:cs="Arial"/>
          <w:lang w:val="en-US" w:eastAsia="zh-CN"/>
        </w:rPr>
        <w:t>, RAN4#104bis-e</w:t>
      </w:r>
    </w:p>
    <w:p w14:paraId="6A6F1229" w14:textId="337B12C2" w:rsidR="00842DF0" w:rsidRDefault="00842DF0" w:rsidP="00842DF0">
      <w:pPr>
        <w:ind w:left="568" w:hanging="568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[</w:t>
      </w:r>
      <w:r w:rsidR="00E14660">
        <w:rPr>
          <w:rFonts w:cs="Arial"/>
          <w:lang w:val="en-US" w:eastAsia="zh-CN"/>
        </w:rPr>
        <w:t>7</w:t>
      </w:r>
      <w:r>
        <w:rPr>
          <w:rFonts w:cs="Arial"/>
          <w:lang w:val="en-US" w:eastAsia="zh-CN"/>
        </w:rPr>
        <w:t xml:space="preserve">] </w:t>
      </w:r>
      <w:r w:rsidRPr="00842DF0">
        <w:rPr>
          <w:rFonts w:cs="Arial"/>
          <w:lang w:val="en-US" w:eastAsia="zh-CN"/>
        </w:rPr>
        <w:t>R4-2216876</w:t>
      </w:r>
      <w:r>
        <w:rPr>
          <w:rFonts w:cs="Arial"/>
          <w:lang w:val="en-US" w:eastAsia="zh-CN"/>
        </w:rPr>
        <w:t xml:space="preserve"> </w:t>
      </w:r>
      <w:r w:rsidRPr="00842DF0">
        <w:rPr>
          <w:rFonts w:cs="Arial"/>
          <w:lang w:val="en-US" w:eastAsia="zh-CN"/>
        </w:rPr>
        <w:t>CA_n5-n20-n28 MSD for 2UL case</w:t>
      </w:r>
      <w:r>
        <w:rPr>
          <w:rFonts w:cs="Arial"/>
          <w:lang w:val="en-US" w:eastAsia="zh-CN"/>
        </w:rPr>
        <w:t xml:space="preserve">, </w:t>
      </w:r>
      <w:r w:rsidRPr="00842DF0">
        <w:rPr>
          <w:rFonts w:cs="Arial"/>
          <w:lang w:val="en-US" w:eastAsia="zh-CN"/>
        </w:rPr>
        <w:t>Skyworks Solutions Inc.</w:t>
      </w:r>
      <w:r>
        <w:rPr>
          <w:rFonts w:cs="Arial"/>
          <w:lang w:val="en-US" w:eastAsia="zh-CN"/>
        </w:rPr>
        <w:t>, RAN4#104bis-e</w:t>
      </w:r>
    </w:p>
    <w:p w14:paraId="03ED59A5" w14:textId="42189C84" w:rsidR="00842DF0" w:rsidRDefault="00842DF0" w:rsidP="00842DF0">
      <w:pPr>
        <w:ind w:left="568" w:hanging="568"/>
        <w:rPr>
          <w:rFonts w:cs="Arial"/>
          <w:lang w:val="en-US" w:eastAsia="zh-CN"/>
        </w:rPr>
      </w:pPr>
    </w:p>
    <w:p w14:paraId="47885EE1" w14:textId="05E45F30" w:rsidR="00842DF0" w:rsidRDefault="00842DF0">
      <w:pPr>
        <w:ind w:left="568" w:hanging="568"/>
        <w:rPr>
          <w:rFonts w:cs="Arial"/>
          <w:lang w:val="en-US" w:eastAsia="zh-CN"/>
        </w:rPr>
      </w:pPr>
    </w:p>
    <w:sectPr w:rsidR="00842DF0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8A3BE" w14:textId="77777777" w:rsidR="008A4F2F" w:rsidRDefault="008A4F2F">
      <w:pPr>
        <w:spacing w:line="240" w:lineRule="auto"/>
      </w:pPr>
      <w:r>
        <w:separator/>
      </w:r>
    </w:p>
  </w:endnote>
  <w:endnote w:type="continuationSeparator" w:id="0">
    <w:p w14:paraId="5A702B12" w14:textId="77777777" w:rsidR="008A4F2F" w:rsidRDefault="008A4F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026C1" w14:textId="4FF96CD5" w:rsidR="00A74284" w:rsidRDefault="000A4CCD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D561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D561B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AE863" w14:textId="77777777" w:rsidR="008A4F2F" w:rsidRDefault="008A4F2F">
      <w:pPr>
        <w:spacing w:after="0"/>
      </w:pPr>
      <w:r>
        <w:separator/>
      </w:r>
    </w:p>
  </w:footnote>
  <w:footnote w:type="continuationSeparator" w:id="0">
    <w:p w14:paraId="5CE69F8A" w14:textId="77777777" w:rsidR="008A4F2F" w:rsidRDefault="008A4F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349BD"/>
    <w:multiLevelType w:val="hybridMultilevel"/>
    <w:tmpl w:val="204A1B8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CE431F8"/>
    <w:multiLevelType w:val="hybridMultilevel"/>
    <w:tmpl w:val="463CD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5B0"/>
    <w:multiLevelType w:val="hybridMultilevel"/>
    <w:tmpl w:val="9BB60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1A5A270E"/>
    <w:lvl w:ilvl="0">
      <w:start w:val="1"/>
      <w:numFmt w:val="decimal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F4E3628"/>
    <w:multiLevelType w:val="hybridMultilevel"/>
    <w:tmpl w:val="960A94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4522A4"/>
    <w:multiLevelType w:val="hybridMultilevel"/>
    <w:tmpl w:val="5E2E8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B6B12"/>
    <w:multiLevelType w:val="multilevel"/>
    <w:tmpl w:val="343B6B1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F81A8A"/>
    <w:multiLevelType w:val="hybridMultilevel"/>
    <w:tmpl w:val="8C66CB9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1" w15:restartNumberingAfterBreak="0">
    <w:nsid w:val="70983DA6"/>
    <w:multiLevelType w:val="hybridMultilevel"/>
    <w:tmpl w:val="B5DC5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7"/>
  </w:num>
  <w:num w:numId="5">
    <w:abstractNumId w:val="8"/>
  </w:num>
  <w:num w:numId="6">
    <w:abstractNumId w:val="10"/>
  </w:num>
  <w:num w:numId="7">
    <w:abstractNumId w:val="5"/>
  </w:num>
  <w:num w:numId="8">
    <w:abstractNumId w:val="6"/>
  </w:num>
  <w:num w:numId="9">
    <w:abstractNumId w:val="3"/>
  </w:num>
  <w:num w:numId="10">
    <w:abstractNumId w:val="1"/>
  </w:num>
  <w:num w:numId="11">
    <w:abstractNumId w:val="0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075A0"/>
    <w:rsid w:val="00013B29"/>
    <w:rsid w:val="000140B5"/>
    <w:rsid w:val="00014C05"/>
    <w:rsid w:val="00015FBE"/>
    <w:rsid w:val="0002191D"/>
    <w:rsid w:val="00022507"/>
    <w:rsid w:val="000266A0"/>
    <w:rsid w:val="0002703F"/>
    <w:rsid w:val="00031881"/>
    <w:rsid w:val="00031C1D"/>
    <w:rsid w:val="000322CD"/>
    <w:rsid w:val="00033413"/>
    <w:rsid w:val="00034CE8"/>
    <w:rsid w:val="00036F4C"/>
    <w:rsid w:val="00040ABE"/>
    <w:rsid w:val="000412F0"/>
    <w:rsid w:val="00053EA7"/>
    <w:rsid w:val="0005554A"/>
    <w:rsid w:val="00056887"/>
    <w:rsid w:val="00062375"/>
    <w:rsid w:val="00062595"/>
    <w:rsid w:val="0006715B"/>
    <w:rsid w:val="000671EE"/>
    <w:rsid w:val="00072722"/>
    <w:rsid w:val="00073ED1"/>
    <w:rsid w:val="0007612B"/>
    <w:rsid w:val="00080DB8"/>
    <w:rsid w:val="000814FC"/>
    <w:rsid w:val="00085221"/>
    <w:rsid w:val="00090437"/>
    <w:rsid w:val="00091216"/>
    <w:rsid w:val="00093555"/>
    <w:rsid w:val="00093E7E"/>
    <w:rsid w:val="00094831"/>
    <w:rsid w:val="00094A67"/>
    <w:rsid w:val="00094CDD"/>
    <w:rsid w:val="000A036B"/>
    <w:rsid w:val="000A2715"/>
    <w:rsid w:val="000A4CCD"/>
    <w:rsid w:val="000A6C0A"/>
    <w:rsid w:val="000A7DD0"/>
    <w:rsid w:val="000B131D"/>
    <w:rsid w:val="000B58A9"/>
    <w:rsid w:val="000B5956"/>
    <w:rsid w:val="000B746B"/>
    <w:rsid w:val="000C2FE3"/>
    <w:rsid w:val="000C34F6"/>
    <w:rsid w:val="000C3F3C"/>
    <w:rsid w:val="000C4531"/>
    <w:rsid w:val="000C6E1F"/>
    <w:rsid w:val="000D352F"/>
    <w:rsid w:val="000D435B"/>
    <w:rsid w:val="000D5B15"/>
    <w:rsid w:val="000D6CFC"/>
    <w:rsid w:val="000D7CB9"/>
    <w:rsid w:val="000E0032"/>
    <w:rsid w:val="000E3591"/>
    <w:rsid w:val="000E51ED"/>
    <w:rsid w:val="000F0D3C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6BF8"/>
    <w:rsid w:val="00106FC6"/>
    <w:rsid w:val="0010729F"/>
    <w:rsid w:val="00113AB9"/>
    <w:rsid w:val="0011681D"/>
    <w:rsid w:val="001208C3"/>
    <w:rsid w:val="00124030"/>
    <w:rsid w:val="001269BC"/>
    <w:rsid w:val="00132940"/>
    <w:rsid w:val="00132D94"/>
    <w:rsid w:val="001335D7"/>
    <w:rsid w:val="00133E73"/>
    <w:rsid w:val="00135854"/>
    <w:rsid w:val="001358E2"/>
    <w:rsid w:val="00136F5C"/>
    <w:rsid w:val="00144609"/>
    <w:rsid w:val="00146E2C"/>
    <w:rsid w:val="001500C9"/>
    <w:rsid w:val="00151659"/>
    <w:rsid w:val="001528E3"/>
    <w:rsid w:val="00153528"/>
    <w:rsid w:val="001568A9"/>
    <w:rsid w:val="001604CD"/>
    <w:rsid w:val="0016387B"/>
    <w:rsid w:val="00164947"/>
    <w:rsid w:val="001665C9"/>
    <w:rsid w:val="0017037D"/>
    <w:rsid w:val="001719E7"/>
    <w:rsid w:val="00171DF3"/>
    <w:rsid w:val="00175731"/>
    <w:rsid w:val="001761B2"/>
    <w:rsid w:val="00177627"/>
    <w:rsid w:val="00182140"/>
    <w:rsid w:val="00182EE1"/>
    <w:rsid w:val="00191FD0"/>
    <w:rsid w:val="0019460A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6B6B"/>
    <w:rsid w:val="001C0B57"/>
    <w:rsid w:val="001C0F32"/>
    <w:rsid w:val="001C1603"/>
    <w:rsid w:val="001C27B8"/>
    <w:rsid w:val="001C3A35"/>
    <w:rsid w:val="001C53E5"/>
    <w:rsid w:val="001C5C71"/>
    <w:rsid w:val="001D0252"/>
    <w:rsid w:val="001D1877"/>
    <w:rsid w:val="001D5E31"/>
    <w:rsid w:val="001D635C"/>
    <w:rsid w:val="001E135B"/>
    <w:rsid w:val="001E3AF1"/>
    <w:rsid w:val="001F1A36"/>
    <w:rsid w:val="00200966"/>
    <w:rsid w:val="00203808"/>
    <w:rsid w:val="00211E66"/>
    <w:rsid w:val="00212373"/>
    <w:rsid w:val="002136F6"/>
    <w:rsid w:val="002138EA"/>
    <w:rsid w:val="00213C55"/>
    <w:rsid w:val="00214A60"/>
    <w:rsid w:val="00214FBD"/>
    <w:rsid w:val="00220A4F"/>
    <w:rsid w:val="00222897"/>
    <w:rsid w:val="00231222"/>
    <w:rsid w:val="00233269"/>
    <w:rsid w:val="00235113"/>
    <w:rsid w:val="00235394"/>
    <w:rsid w:val="0023738A"/>
    <w:rsid w:val="00246271"/>
    <w:rsid w:val="00253510"/>
    <w:rsid w:val="00253DE8"/>
    <w:rsid w:val="0025557B"/>
    <w:rsid w:val="00257598"/>
    <w:rsid w:val="00257D7D"/>
    <w:rsid w:val="002613BF"/>
    <w:rsid w:val="0026179F"/>
    <w:rsid w:val="0026332C"/>
    <w:rsid w:val="00266383"/>
    <w:rsid w:val="00273490"/>
    <w:rsid w:val="00274E1A"/>
    <w:rsid w:val="00275C58"/>
    <w:rsid w:val="0027731D"/>
    <w:rsid w:val="00277A5A"/>
    <w:rsid w:val="002806BB"/>
    <w:rsid w:val="00282213"/>
    <w:rsid w:val="00285262"/>
    <w:rsid w:val="0028540F"/>
    <w:rsid w:val="002867EC"/>
    <w:rsid w:val="00287385"/>
    <w:rsid w:val="0028752F"/>
    <w:rsid w:val="0029016E"/>
    <w:rsid w:val="00290C21"/>
    <w:rsid w:val="00294CB9"/>
    <w:rsid w:val="00296077"/>
    <w:rsid w:val="002A1A90"/>
    <w:rsid w:val="002A3142"/>
    <w:rsid w:val="002B036E"/>
    <w:rsid w:val="002B3468"/>
    <w:rsid w:val="002B59B7"/>
    <w:rsid w:val="002C1ACE"/>
    <w:rsid w:val="002C6647"/>
    <w:rsid w:val="002C66F7"/>
    <w:rsid w:val="002D14CB"/>
    <w:rsid w:val="002D64B4"/>
    <w:rsid w:val="002E6BD0"/>
    <w:rsid w:val="002E7C37"/>
    <w:rsid w:val="002F4093"/>
    <w:rsid w:val="002F4BAA"/>
    <w:rsid w:val="002F6239"/>
    <w:rsid w:val="00303353"/>
    <w:rsid w:val="0030476E"/>
    <w:rsid w:val="00304D91"/>
    <w:rsid w:val="003076EE"/>
    <w:rsid w:val="00307EEA"/>
    <w:rsid w:val="00307FE3"/>
    <w:rsid w:val="00312074"/>
    <w:rsid w:val="00314109"/>
    <w:rsid w:val="003141E7"/>
    <w:rsid w:val="003173D5"/>
    <w:rsid w:val="003206A2"/>
    <w:rsid w:val="003227A5"/>
    <w:rsid w:val="0032343E"/>
    <w:rsid w:val="00324C71"/>
    <w:rsid w:val="003252D8"/>
    <w:rsid w:val="00326BC2"/>
    <w:rsid w:val="00327A96"/>
    <w:rsid w:val="00330E6B"/>
    <w:rsid w:val="00332D0D"/>
    <w:rsid w:val="00335200"/>
    <w:rsid w:val="0033563F"/>
    <w:rsid w:val="00336016"/>
    <w:rsid w:val="00337528"/>
    <w:rsid w:val="00341C23"/>
    <w:rsid w:val="003421EE"/>
    <w:rsid w:val="00342E32"/>
    <w:rsid w:val="003444AD"/>
    <w:rsid w:val="003450C4"/>
    <w:rsid w:val="00346C18"/>
    <w:rsid w:val="003473D0"/>
    <w:rsid w:val="003528AC"/>
    <w:rsid w:val="00352B40"/>
    <w:rsid w:val="003547E6"/>
    <w:rsid w:val="003553B2"/>
    <w:rsid w:val="003602AF"/>
    <w:rsid w:val="00360BD6"/>
    <w:rsid w:val="00360D36"/>
    <w:rsid w:val="0036223C"/>
    <w:rsid w:val="00362AE4"/>
    <w:rsid w:val="00363171"/>
    <w:rsid w:val="00367724"/>
    <w:rsid w:val="0037007D"/>
    <w:rsid w:val="00373BEF"/>
    <w:rsid w:val="0037650E"/>
    <w:rsid w:val="00377081"/>
    <w:rsid w:val="0038034B"/>
    <w:rsid w:val="00380500"/>
    <w:rsid w:val="003855D7"/>
    <w:rsid w:val="00391B92"/>
    <w:rsid w:val="003928D4"/>
    <w:rsid w:val="00393DA8"/>
    <w:rsid w:val="003943E2"/>
    <w:rsid w:val="00396594"/>
    <w:rsid w:val="003A53E9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C6E6A"/>
    <w:rsid w:val="003D038C"/>
    <w:rsid w:val="003D12BB"/>
    <w:rsid w:val="003D1C3D"/>
    <w:rsid w:val="003D7224"/>
    <w:rsid w:val="003D76D7"/>
    <w:rsid w:val="003D77BD"/>
    <w:rsid w:val="003E0755"/>
    <w:rsid w:val="003E0A3F"/>
    <w:rsid w:val="003E2915"/>
    <w:rsid w:val="003E4B1C"/>
    <w:rsid w:val="003E4E92"/>
    <w:rsid w:val="003E5F9F"/>
    <w:rsid w:val="003E7F41"/>
    <w:rsid w:val="003F063B"/>
    <w:rsid w:val="003F0FF2"/>
    <w:rsid w:val="003F219E"/>
    <w:rsid w:val="003F7A1E"/>
    <w:rsid w:val="0040241B"/>
    <w:rsid w:val="004040C3"/>
    <w:rsid w:val="004104BD"/>
    <w:rsid w:val="00410BAD"/>
    <w:rsid w:val="00412F37"/>
    <w:rsid w:val="0041670B"/>
    <w:rsid w:val="00416DA7"/>
    <w:rsid w:val="00420776"/>
    <w:rsid w:val="004219AB"/>
    <w:rsid w:val="00422C8A"/>
    <w:rsid w:val="00425DC9"/>
    <w:rsid w:val="00430980"/>
    <w:rsid w:val="00435913"/>
    <w:rsid w:val="00440BB1"/>
    <w:rsid w:val="00440BE9"/>
    <w:rsid w:val="004415FE"/>
    <w:rsid w:val="00443021"/>
    <w:rsid w:val="00444225"/>
    <w:rsid w:val="00450ADA"/>
    <w:rsid w:val="00451316"/>
    <w:rsid w:val="0045575D"/>
    <w:rsid w:val="00456E06"/>
    <w:rsid w:val="00472E74"/>
    <w:rsid w:val="004836DA"/>
    <w:rsid w:val="00486547"/>
    <w:rsid w:val="00494025"/>
    <w:rsid w:val="004977A8"/>
    <w:rsid w:val="00497AAC"/>
    <w:rsid w:val="004A17C7"/>
    <w:rsid w:val="004A2DEC"/>
    <w:rsid w:val="004A3423"/>
    <w:rsid w:val="004A60F1"/>
    <w:rsid w:val="004A6B8C"/>
    <w:rsid w:val="004B3A0A"/>
    <w:rsid w:val="004B4369"/>
    <w:rsid w:val="004B5C8E"/>
    <w:rsid w:val="004B73DB"/>
    <w:rsid w:val="004C3CE5"/>
    <w:rsid w:val="004C4074"/>
    <w:rsid w:val="004C4342"/>
    <w:rsid w:val="004D5106"/>
    <w:rsid w:val="004D71B0"/>
    <w:rsid w:val="004D7A3C"/>
    <w:rsid w:val="004E3536"/>
    <w:rsid w:val="004F7A3D"/>
    <w:rsid w:val="0050167C"/>
    <w:rsid w:val="00504A4B"/>
    <w:rsid w:val="00505BFA"/>
    <w:rsid w:val="00505F46"/>
    <w:rsid w:val="00506FD0"/>
    <w:rsid w:val="00513582"/>
    <w:rsid w:val="005151E8"/>
    <w:rsid w:val="005152F2"/>
    <w:rsid w:val="00517471"/>
    <w:rsid w:val="00522E0F"/>
    <w:rsid w:val="00523C52"/>
    <w:rsid w:val="00523D7A"/>
    <w:rsid w:val="005243F1"/>
    <w:rsid w:val="00530B4F"/>
    <w:rsid w:val="00531939"/>
    <w:rsid w:val="00534B5A"/>
    <w:rsid w:val="0053686C"/>
    <w:rsid w:val="00542158"/>
    <w:rsid w:val="005421E4"/>
    <w:rsid w:val="005425EF"/>
    <w:rsid w:val="00544D5B"/>
    <w:rsid w:val="005505FE"/>
    <w:rsid w:val="00552540"/>
    <w:rsid w:val="005530AA"/>
    <w:rsid w:val="00557D86"/>
    <w:rsid w:val="0056057F"/>
    <w:rsid w:val="00563274"/>
    <w:rsid w:val="00563B1C"/>
    <w:rsid w:val="00573894"/>
    <w:rsid w:val="00574154"/>
    <w:rsid w:val="00575C92"/>
    <w:rsid w:val="005809C5"/>
    <w:rsid w:val="00583B03"/>
    <w:rsid w:val="005858AA"/>
    <w:rsid w:val="005865CA"/>
    <w:rsid w:val="0059149B"/>
    <w:rsid w:val="00591D45"/>
    <w:rsid w:val="0059335E"/>
    <w:rsid w:val="00595980"/>
    <w:rsid w:val="005A140F"/>
    <w:rsid w:val="005A317E"/>
    <w:rsid w:val="005A738D"/>
    <w:rsid w:val="005B0171"/>
    <w:rsid w:val="005B5D23"/>
    <w:rsid w:val="005B7223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176A7"/>
    <w:rsid w:val="00620DBC"/>
    <w:rsid w:val="0062377C"/>
    <w:rsid w:val="0062693E"/>
    <w:rsid w:val="0062745E"/>
    <w:rsid w:val="00630EA5"/>
    <w:rsid w:val="00632875"/>
    <w:rsid w:val="00633224"/>
    <w:rsid w:val="006344C9"/>
    <w:rsid w:val="00634D04"/>
    <w:rsid w:val="00636B8B"/>
    <w:rsid w:val="00637CF6"/>
    <w:rsid w:val="0064033C"/>
    <w:rsid w:val="00641F74"/>
    <w:rsid w:val="00642BEA"/>
    <w:rsid w:val="00642C24"/>
    <w:rsid w:val="00645857"/>
    <w:rsid w:val="006506B5"/>
    <w:rsid w:val="00650D90"/>
    <w:rsid w:val="00657D51"/>
    <w:rsid w:val="00661CDA"/>
    <w:rsid w:val="00664491"/>
    <w:rsid w:val="00664CB6"/>
    <w:rsid w:val="006657D5"/>
    <w:rsid w:val="0067115F"/>
    <w:rsid w:val="006711E4"/>
    <w:rsid w:val="00671862"/>
    <w:rsid w:val="00671F42"/>
    <w:rsid w:val="0068057B"/>
    <w:rsid w:val="00682089"/>
    <w:rsid w:val="00684957"/>
    <w:rsid w:val="00685058"/>
    <w:rsid w:val="006856E5"/>
    <w:rsid w:val="006903FC"/>
    <w:rsid w:val="00696140"/>
    <w:rsid w:val="006A3D45"/>
    <w:rsid w:val="006B0D02"/>
    <w:rsid w:val="006B3304"/>
    <w:rsid w:val="006B3CDC"/>
    <w:rsid w:val="006B4324"/>
    <w:rsid w:val="006B7184"/>
    <w:rsid w:val="006C1D31"/>
    <w:rsid w:val="006C255C"/>
    <w:rsid w:val="006C40AB"/>
    <w:rsid w:val="006C6E22"/>
    <w:rsid w:val="006C7E9A"/>
    <w:rsid w:val="006D0CC8"/>
    <w:rsid w:val="006D264C"/>
    <w:rsid w:val="006D2CB3"/>
    <w:rsid w:val="006D3D53"/>
    <w:rsid w:val="006D5938"/>
    <w:rsid w:val="006E0096"/>
    <w:rsid w:val="007006DA"/>
    <w:rsid w:val="00703205"/>
    <w:rsid w:val="007047BF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2D0F"/>
    <w:rsid w:val="00722FB0"/>
    <w:rsid w:val="007243CA"/>
    <w:rsid w:val="007247D5"/>
    <w:rsid w:val="00730E1F"/>
    <w:rsid w:val="0073182D"/>
    <w:rsid w:val="00731930"/>
    <w:rsid w:val="00733573"/>
    <w:rsid w:val="0073509B"/>
    <w:rsid w:val="007350F6"/>
    <w:rsid w:val="0074276F"/>
    <w:rsid w:val="00751982"/>
    <w:rsid w:val="007539AA"/>
    <w:rsid w:val="007541F7"/>
    <w:rsid w:val="007552FB"/>
    <w:rsid w:val="00755E78"/>
    <w:rsid w:val="00756181"/>
    <w:rsid w:val="00761320"/>
    <w:rsid w:val="0076232E"/>
    <w:rsid w:val="007641D1"/>
    <w:rsid w:val="007651E3"/>
    <w:rsid w:val="00766A77"/>
    <w:rsid w:val="0077310C"/>
    <w:rsid w:val="0078144D"/>
    <w:rsid w:val="00787CE3"/>
    <w:rsid w:val="0079243C"/>
    <w:rsid w:val="00793BA1"/>
    <w:rsid w:val="00795FF0"/>
    <w:rsid w:val="007A1524"/>
    <w:rsid w:val="007A3935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1DBF"/>
    <w:rsid w:val="007C21C2"/>
    <w:rsid w:val="007C2BC8"/>
    <w:rsid w:val="007C600E"/>
    <w:rsid w:val="007D1827"/>
    <w:rsid w:val="007D490C"/>
    <w:rsid w:val="007D6048"/>
    <w:rsid w:val="007D6120"/>
    <w:rsid w:val="007E084C"/>
    <w:rsid w:val="007E0B71"/>
    <w:rsid w:val="007E2AD0"/>
    <w:rsid w:val="007E3118"/>
    <w:rsid w:val="007E376C"/>
    <w:rsid w:val="007E54CD"/>
    <w:rsid w:val="007E59AE"/>
    <w:rsid w:val="007E6A3B"/>
    <w:rsid w:val="007F0E1E"/>
    <w:rsid w:val="007F1A7F"/>
    <w:rsid w:val="007F2407"/>
    <w:rsid w:val="007F4253"/>
    <w:rsid w:val="007F6103"/>
    <w:rsid w:val="007F62EA"/>
    <w:rsid w:val="0080368A"/>
    <w:rsid w:val="00803F95"/>
    <w:rsid w:val="00804AE1"/>
    <w:rsid w:val="00812D42"/>
    <w:rsid w:val="008166CC"/>
    <w:rsid w:val="008239B4"/>
    <w:rsid w:val="00823E1D"/>
    <w:rsid w:val="008247AF"/>
    <w:rsid w:val="00825742"/>
    <w:rsid w:val="00832EC2"/>
    <w:rsid w:val="00835804"/>
    <w:rsid w:val="00836C44"/>
    <w:rsid w:val="0084243D"/>
    <w:rsid w:val="00842DF0"/>
    <w:rsid w:val="00842E9E"/>
    <w:rsid w:val="00844063"/>
    <w:rsid w:val="00850496"/>
    <w:rsid w:val="00853706"/>
    <w:rsid w:val="00853E16"/>
    <w:rsid w:val="00861327"/>
    <w:rsid w:val="008657C3"/>
    <w:rsid w:val="00867FC7"/>
    <w:rsid w:val="008717AB"/>
    <w:rsid w:val="00873450"/>
    <w:rsid w:val="00873725"/>
    <w:rsid w:val="00874091"/>
    <w:rsid w:val="00876D78"/>
    <w:rsid w:val="00881911"/>
    <w:rsid w:val="008854DE"/>
    <w:rsid w:val="008873FB"/>
    <w:rsid w:val="0089240B"/>
    <w:rsid w:val="00893454"/>
    <w:rsid w:val="00893DD9"/>
    <w:rsid w:val="00895EC8"/>
    <w:rsid w:val="0089621D"/>
    <w:rsid w:val="008A091D"/>
    <w:rsid w:val="008A4A85"/>
    <w:rsid w:val="008A4E17"/>
    <w:rsid w:val="008A4F2F"/>
    <w:rsid w:val="008A7DBD"/>
    <w:rsid w:val="008B29E5"/>
    <w:rsid w:val="008B3BB6"/>
    <w:rsid w:val="008B44B6"/>
    <w:rsid w:val="008B5714"/>
    <w:rsid w:val="008B6EE0"/>
    <w:rsid w:val="008B77DD"/>
    <w:rsid w:val="008C1E19"/>
    <w:rsid w:val="008C59C4"/>
    <w:rsid w:val="008C60E9"/>
    <w:rsid w:val="008C6746"/>
    <w:rsid w:val="008C7A0B"/>
    <w:rsid w:val="008D09AE"/>
    <w:rsid w:val="008D18FF"/>
    <w:rsid w:val="008D3724"/>
    <w:rsid w:val="008D4165"/>
    <w:rsid w:val="008D561B"/>
    <w:rsid w:val="008D6505"/>
    <w:rsid w:val="008E4551"/>
    <w:rsid w:val="008E66E3"/>
    <w:rsid w:val="008F6395"/>
    <w:rsid w:val="008F7D93"/>
    <w:rsid w:val="00900976"/>
    <w:rsid w:val="009012D6"/>
    <w:rsid w:val="009013D4"/>
    <w:rsid w:val="0090245D"/>
    <w:rsid w:val="00902558"/>
    <w:rsid w:val="00904A82"/>
    <w:rsid w:val="00904CB7"/>
    <w:rsid w:val="00905A66"/>
    <w:rsid w:val="00911FD0"/>
    <w:rsid w:val="00912200"/>
    <w:rsid w:val="00920C37"/>
    <w:rsid w:val="0092124A"/>
    <w:rsid w:val="009239CE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27ED"/>
    <w:rsid w:val="00946169"/>
    <w:rsid w:val="009472CE"/>
    <w:rsid w:val="0094754B"/>
    <w:rsid w:val="00951AE4"/>
    <w:rsid w:val="00952FA0"/>
    <w:rsid w:val="0095460F"/>
    <w:rsid w:val="00956A5F"/>
    <w:rsid w:val="00960B00"/>
    <w:rsid w:val="00961F97"/>
    <w:rsid w:val="00961FA2"/>
    <w:rsid w:val="00962BDA"/>
    <w:rsid w:val="0096617A"/>
    <w:rsid w:val="00966A3A"/>
    <w:rsid w:val="00970A09"/>
    <w:rsid w:val="00972C57"/>
    <w:rsid w:val="009747CA"/>
    <w:rsid w:val="00976C55"/>
    <w:rsid w:val="00977246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1916"/>
    <w:rsid w:val="009945CE"/>
    <w:rsid w:val="0099497B"/>
    <w:rsid w:val="00996D3C"/>
    <w:rsid w:val="00997615"/>
    <w:rsid w:val="009A2796"/>
    <w:rsid w:val="009A3716"/>
    <w:rsid w:val="009A37B6"/>
    <w:rsid w:val="009A456E"/>
    <w:rsid w:val="009A5116"/>
    <w:rsid w:val="009A54D7"/>
    <w:rsid w:val="009A56E4"/>
    <w:rsid w:val="009B2AFC"/>
    <w:rsid w:val="009B2E99"/>
    <w:rsid w:val="009B33AB"/>
    <w:rsid w:val="009B3F98"/>
    <w:rsid w:val="009B7BB1"/>
    <w:rsid w:val="009C0727"/>
    <w:rsid w:val="009C330C"/>
    <w:rsid w:val="009C3926"/>
    <w:rsid w:val="009C6980"/>
    <w:rsid w:val="009D0AB1"/>
    <w:rsid w:val="009D1CC7"/>
    <w:rsid w:val="009D39C5"/>
    <w:rsid w:val="009D3C34"/>
    <w:rsid w:val="009D442B"/>
    <w:rsid w:val="009D52AC"/>
    <w:rsid w:val="009D564B"/>
    <w:rsid w:val="009E1278"/>
    <w:rsid w:val="009E229D"/>
    <w:rsid w:val="009E425F"/>
    <w:rsid w:val="009E5699"/>
    <w:rsid w:val="009E70BF"/>
    <w:rsid w:val="009F128A"/>
    <w:rsid w:val="009F180A"/>
    <w:rsid w:val="009F2240"/>
    <w:rsid w:val="009F3105"/>
    <w:rsid w:val="009F5663"/>
    <w:rsid w:val="009F5923"/>
    <w:rsid w:val="00A01C73"/>
    <w:rsid w:val="00A01CA7"/>
    <w:rsid w:val="00A02CC2"/>
    <w:rsid w:val="00A033F1"/>
    <w:rsid w:val="00A05300"/>
    <w:rsid w:val="00A10A8D"/>
    <w:rsid w:val="00A111FE"/>
    <w:rsid w:val="00A13148"/>
    <w:rsid w:val="00A13CC7"/>
    <w:rsid w:val="00A14560"/>
    <w:rsid w:val="00A15C35"/>
    <w:rsid w:val="00A1648E"/>
    <w:rsid w:val="00A16E2F"/>
    <w:rsid w:val="00A17573"/>
    <w:rsid w:val="00A205A9"/>
    <w:rsid w:val="00A21EC9"/>
    <w:rsid w:val="00A22836"/>
    <w:rsid w:val="00A228FC"/>
    <w:rsid w:val="00A23F49"/>
    <w:rsid w:val="00A33214"/>
    <w:rsid w:val="00A33D2C"/>
    <w:rsid w:val="00A3660D"/>
    <w:rsid w:val="00A40EC8"/>
    <w:rsid w:val="00A46552"/>
    <w:rsid w:val="00A46BB0"/>
    <w:rsid w:val="00A5625D"/>
    <w:rsid w:val="00A566D8"/>
    <w:rsid w:val="00A623E9"/>
    <w:rsid w:val="00A63A9C"/>
    <w:rsid w:val="00A65439"/>
    <w:rsid w:val="00A65F8A"/>
    <w:rsid w:val="00A72864"/>
    <w:rsid w:val="00A74284"/>
    <w:rsid w:val="00A76C5E"/>
    <w:rsid w:val="00A81B15"/>
    <w:rsid w:val="00A835D7"/>
    <w:rsid w:val="00A851F9"/>
    <w:rsid w:val="00A85DBC"/>
    <w:rsid w:val="00A9364F"/>
    <w:rsid w:val="00A93E78"/>
    <w:rsid w:val="00A94C79"/>
    <w:rsid w:val="00A96C36"/>
    <w:rsid w:val="00AA173B"/>
    <w:rsid w:val="00AA1A7D"/>
    <w:rsid w:val="00AA1ACA"/>
    <w:rsid w:val="00AA37BB"/>
    <w:rsid w:val="00AA46C6"/>
    <w:rsid w:val="00AA5DED"/>
    <w:rsid w:val="00AA6D14"/>
    <w:rsid w:val="00AB065A"/>
    <w:rsid w:val="00AB0EA4"/>
    <w:rsid w:val="00AB23B1"/>
    <w:rsid w:val="00AB3F85"/>
    <w:rsid w:val="00AB4EA2"/>
    <w:rsid w:val="00AB5257"/>
    <w:rsid w:val="00AB7126"/>
    <w:rsid w:val="00AB7F21"/>
    <w:rsid w:val="00AC330E"/>
    <w:rsid w:val="00AC3DA5"/>
    <w:rsid w:val="00AC43E6"/>
    <w:rsid w:val="00AC5240"/>
    <w:rsid w:val="00AC5A6B"/>
    <w:rsid w:val="00AC60FA"/>
    <w:rsid w:val="00AC694F"/>
    <w:rsid w:val="00AC7859"/>
    <w:rsid w:val="00AD091A"/>
    <w:rsid w:val="00AD1338"/>
    <w:rsid w:val="00AD2C26"/>
    <w:rsid w:val="00AD36BE"/>
    <w:rsid w:val="00AD3B4A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5110"/>
    <w:rsid w:val="00AF6F25"/>
    <w:rsid w:val="00B02DAA"/>
    <w:rsid w:val="00B12D97"/>
    <w:rsid w:val="00B159D5"/>
    <w:rsid w:val="00B21530"/>
    <w:rsid w:val="00B233B5"/>
    <w:rsid w:val="00B24DE0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4377A"/>
    <w:rsid w:val="00B47F0D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581"/>
    <w:rsid w:val="00B75969"/>
    <w:rsid w:val="00B80889"/>
    <w:rsid w:val="00B80F80"/>
    <w:rsid w:val="00B83244"/>
    <w:rsid w:val="00B834D1"/>
    <w:rsid w:val="00B8446C"/>
    <w:rsid w:val="00B85CA4"/>
    <w:rsid w:val="00B92466"/>
    <w:rsid w:val="00B96A86"/>
    <w:rsid w:val="00B9734C"/>
    <w:rsid w:val="00BA3EC1"/>
    <w:rsid w:val="00BA4BE2"/>
    <w:rsid w:val="00BA68ED"/>
    <w:rsid w:val="00BA723E"/>
    <w:rsid w:val="00BA7A28"/>
    <w:rsid w:val="00BB11E2"/>
    <w:rsid w:val="00BB15DB"/>
    <w:rsid w:val="00BB1E7F"/>
    <w:rsid w:val="00BB35F6"/>
    <w:rsid w:val="00BB63C0"/>
    <w:rsid w:val="00BC3A23"/>
    <w:rsid w:val="00BC47D8"/>
    <w:rsid w:val="00BC658E"/>
    <w:rsid w:val="00BC790D"/>
    <w:rsid w:val="00BD417D"/>
    <w:rsid w:val="00BD6420"/>
    <w:rsid w:val="00BE1630"/>
    <w:rsid w:val="00BF159A"/>
    <w:rsid w:val="00BF497C"/>
    <w:rsid w:val="00BF52AB"/>
    <w:rsid w:val="00BF6EAB"/>
    <w:rsid w:val="00C00C03"/>
    <w:rsid w:val="00C0268A"/>
    <w:rsid w:val="00C02F3E"/>
    <w:rsid w:val="00C04832"/>
    <w:rsid w:val="00C059F3"/>
    <w:rsid w:val="00C07DB0"/>
    <w:rsid w:val="00C2149E"/>
    <w:rsid w:val="00C24B2F"/>
    <w:rsid w:val="00C26A27"/>
    <w:rsid w:val="00C27797"/>
    <w:rsid w:val="00C3068F"/>
    <w:rsid w:val="00C3197F"/>
    <w:rsid w:val="00C33600"/>
    <w:rsid w:val="00C34350"/>
    <w:rsid w:val="00C34B0C"/>
    <w:rsid w:val="00C36A47"/>
    <w:rsid w:val="00C37EA9"/>
    <w:rsid w:val="00C43C6E"/>
    <w:rsid w:val="00C45B0D"/>
    <w:rsid w:val="00C45B51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930FC"/>
    <w:rsid w:val="00C94623"/>
    <w:rsid w:val="00CA2304"/>
    <w:rsid w:val="00CA4BD7"/>
    <w:rsid w:val="00CB1A01"/>
    <w:rsid w:val="00CB26AC"/>
    <w:rsid w:val="00CB2802"/>
    <w:rsid w:val="00CB58F9"/>
    <w:rsid w:val="00CB76A8"/>
    <w:rsid w:val="00CC00F0"/>
    <w:rsid w:val="00CC0A92"/>
    <w:rsid w:val="00CC12CB"/>
    <w:rsid w:val="00CC1368"/>
    <w:rsid w:val="00CC2547"/>
    <w:rsid w:val="00CC4027"/>
    <w:rsid w:val="00CC410F"/>
    <w:rsid w:val="00CD0627"/>
    <w:rsid w:val="00CD1580"/>
    <w:rsid w:val="00CD1F0C"/>
    <w:rsid w:val="00CD28F2"/>
    <w:rsid w:val="00CD325E"/>
    <w:rsid w:val="00CE1BE6"/>
    <w:rsid w:val="00CE26C0"/>
    <w:rsid w:val="00CE2F60"/>
    <w:rsid w:val="00CE5180"/>
    <w:rsid w:val="00CE5967"/>
    <w:rsid w:val="00CE627D"/>
    <w:rsid w:val="00CE6E30"/>
    <w:rsid w:val="00CF0C67"/>
    <w:rsid w:val="00CF137A"/>
    <w:rsid w:val="00CF3861"/>
    <w:rsid w:val="00CF61C0"/>
    <w:rsid w:val="00CF7BED"/>
    <w:rsid w:val="00D005DC"/>
    <w:rsid w:val="00D04E92"/>
    <w:rsid w:val="00D04FBC"/>
    <w:rsid w:val="00D0727A"/>
    <w:rsid w:val="00D115EA"/>
    <w:rsid w:val="00D122C0"/>
    <w:rsid w:val="00D2097A"/>
    <w:rsid w:val="00D233BA"/>
    <w:rsid w:val="00D2486E"/>
    <w:rsid w:val="00D248FE"/>
    <w:rsid w:val="00D26FE8"/>
    <w:rsid w:val="00D27F96"/>
    <w:rsid w:val="00D32B25"/>
    <w:rsid w:val="00D34E20"/>
    <w:rsid w:val="00D3707F"/>
    <w:rsid w:val="00D404A2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6745C"/>
    <w:rsid w:val="00D70637"/>
    <w:rsid w:val="00D72BC9"/>
    <w:rsid w:val="00D73C0E"/>
    <w:rsid w:val="00D756B6"/>
    <w:rsid w:val="00D8154B"/>
    <w:rsid w:val="00D82203"/>
    <w:rsid w:val="00D8669A"/>
    <w:rsid w:val="00D9008F"/>
    <w:rsid w:val="00D90320"/>
    <w:rsid w:val="00D917E7"/>
    <w:rsid w:val="00D91919"/>
    <w:rsid w:val="00D92FE0"/>
    <w:rsid w:val="00DA0D31"/>
    <w:rsid w:val="00DA0F3D"/>
    <w:rsid w:val="00DA4E6B"/>
    <w:rsid w:val="00DB07C0"/>
    <w:rsid w:val="00DC0640"/>
    <w:rsid w:val="00DC42A2"/>
    <w:rsid w:val="00DC4AA1"/>
    <w:rsid w:val="00DD02D5"/>
    <w:rsid w:val="00DD0C2C"/>
    <w:rsid w:val="00DD2899"/>
    <w:rsid w:val="00DD4490"/>
    <w:rsid w:val="00DD4D47"/>
    <w:rsid w:val="00DD67E4"/>
    <w:rsid w:val="00DE2BF5"/>
    <w:rsid w:val="00DF240E"/>
    <w:rsid w:val="00DF3AAB"/>
    <w:rsid w:val="00DF4787"/>
    <w:rsid w:val="00DF7083"/>
    <w:rsid w:val="00E029B1"/>
    <w:rsid w:val="00E04E0E"/>
    <w:rsid w:val="00E100F7"/>
    <w:rsid w:val="00E12EB7"/>
    <w:rsid w:val="00E13055"/>
    <w:rsid w:val="00E13A4A"/>
    <w:rsid w:val="00E14660"/>
    <w:rsid w:val="00E21BC6"/>
    <w:rsid w:val="00E24717"/>
    <w:rsid w:val="00E24FE0"/>
    <w:rsid w:val="00E253A9"/>
    <w:rsid w:val="00E25C05"/>
    <w:rsid w:val="00E26D2F"/>
    <w:rsid w:val="00E316E3"/>
    <w:rsid w:val="00E31856"/>
    <w:rsid w:val="00E3585D"/>
    <w:rsid w:val="00E3644A"/>
    <w:rsid w:val="00E3704A"/>
    <w:rsid w:val="00E417C4"/>
    <w:rsid w:val="00E41B0B"/>
    <w:rsid w:val="00E42B42"/>
    <w:rsid w:val="00E44624"/>
    <w:rsid w:val="00E50186"/>
    <w:rsid w:val="00E510D4"/>
    <w:rsid w:val="00E51451"/>
    <w:rsid w:val="00E52F3B"/>
    <w:rsid w:val="00E55ABC"/>
    <w:rsid w:val="00E57B74"/>
    <w:rsid w:val="00E61077"/>
    <w:rsid w:val="00E61E32"/>
    <w:rsid w:val="00E6446F"/>
    <w:rsid w:val="00E65CA4"/>
    <w:rsid w:val="00E666FE"/>
    <w:rsid w:val="00E677DC"/>
    <w:rsid w:val="00E70100"/>
    <w:rsid w:val="00E72D9D"/>
    <w:rsid w:val="00E73A60"/>
    <w:rsid w:val="00E7697D"/>
    <w:rsid w:val="00E77A9C"/>
    <w:rsid w:val="00E827E3"/>
    <w:rsid w:val="00E83818"/>
    <w:rsid w:val="00E85646"/>
    <w:rsid w:val="00E8580C"/>
    <w:rsid w:val="00E8629F"/>
    <w:rsid w:val="00E86509"/>
    <w:rsid w:val="00E8690F"/>
    <w:rsid w:val="00E86D30"/>
    <w:rsid w:val="00E90178"/>
    <w:rsid w:val="00E90455"/>
    <w:rsid w:val="00E95B2E"/>
    <w:rsid w:val="00E96009"/>
    <w:rsid w:val="00E96535"/>
    <w:rsid w:val="00E97272"/>
    <w:rsid w:val="00EA3C24"/>
    <w:rsid w:val="00EB0487"/>
    <w:rsid w:val="00EB37D2"/>
    <w:rsid w:val="00EB3BDE"/>
    <w:rsid w:val="00EB47B4"/>
    <w:rsid w:val="00EB5789"/>
    <w:rsid w:val="00EB6A80"/>
    <w:rsid w:val="00EC0173"/>
    <w:rsid w:val="00EC280B"/>
    <w:rsid w:val="00EC49B6"/>
    <w:rsid w:val="00EC4D3D"/>
    <w:rsid w:val="00EC7B7D"/>
    <w:rsid w:val="00ED04DF"/>
    <w:rsid w:val="00ED26E6"/>
    <w:rsid w:val="00ED43A0"/>
    <w:rsid w:val="00EE2BED"/>
    <w:rsid w:val="00EE370E"/>
    <w:rsid w:val="00EE3B56"/>
    <w:rsid w:val="00EE41ED"/>
    <w:rsid w:val="00EE4772"/>
    <w:rsid w:val="00EE587A"/>
    <w:rsid w:val="00EE65B0"/>
    <w:rsid w:val="00EE65ED"/>
    <w:rsid w:val="00EE6E07"/>
    <w:rsid w:val="00EF2512"/>
    <w:rsid w:val="00EF387A"/>
    <w:rsid w:val="00EF6EC8"/>
    <w:rsid w:val="00EF7683"/>
    <w:rsid w:val="00EF7FFB"/>
    <w:rsid w:val="00F00DE1"/>
    <w:rsid w:val="00F019DA"/>
    <w:rsid w:val="00F072D8"/>
    <w:rsid w:val="00F11183"/>
    <w:rsid w:val="00F12E8E"/>
    <w:rsid w:val="00F14AF8"/>
    <w:rsid w:val="00F14F6F"/>
    <w:rsid w:val="00F21347"/>
    <w:rsid w:val="00F21995"/>
    <w:rsid w:val="00F21F81"/>
    <w:rsid w:val="00F22A25"/>
    <w:rsid w:val="00F23306"/>
    <w:rsid w:val="00F23A20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3C49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52E5"/>
    <w:rsid w:val="00F6636D"/>
    <w:rsid w:val="00F66583"/>
    <w:rsid w:val="00F6718A"/>
    <w:rsid w:val="00F67E92"/>
    <w:rsid w:val="00F70DC1"/>
    <w:rsid w:val="00F7227B"/>
    <w:rsid w:val="00F75719"/>
    <w:rsid w:val="00F779A3"/>
    <w:rsid w:val="00F821F0"/>
    <w:rsid w:val="00F85588"/>
    <w:rsid w:val="00F859B5"/>
    <w:rsid w:val="00F91B11"/>
    <w:rsid w:val="00F91D25"/>
    <w:rsid w:val="00F926AF"/>
    <w:rsid w:val="00FA31FA"/>
    <w:rsid w:val="00FA3290"/>
    <w:rsid w:val="00FA5865"/>
    <w:rsid w:val="00FB374B"/>
    <w:rsid w:val="00FB6850"/>
    <w:rsid w:val="00FB6D6F"/>
    <w:rsid w:val="00FB7064"/>
    <w:rsid w:val="00FC051F"/>
    <w:rsid w:val="00FC07DE"/>
    <w:rsid w:val="00FC2177"/>
    <w:rsid w:val="00FC429C"/>
    <w:rsid w:val="00FC4C48"/>
    <w:rsid w:val="00FC5E1A"/>
    <w:rsid w:val="00FC7BFC"/>
    <w:rsid w:val="00FD3864"/>
    <w:rsid w:val="00FD3D48"/>
    <w:rsid w:val="00FD5616"/>
    <w:rsid w:val="00FE0E93"/>
    <w:rsid w:val="00FE4CA6"/>
    <w:rsid w:val="00FE689E"/>
    <w:rsid w:val="00FF127A"/>
    <w:rsid w:val="00FF2624"/>
    <w:rsid w:val="00FF499D"/>
    <w:rsid w:val="00FF4F73"/>
    <w:rsid w:val="00FF7EFF"/>
    <w:rsid w:val="024861A3"/>
    <w:rsid w:val="02884D84"/>
    <w:rsid w:val="02C13CCB"/>
    <w:rsid w:val="03882AF2"/>
    <w:rsid w:val="04AD6F17"/>
    <w:rsid w:val="05C91AC3"/>
    <w:rsid w:val="062E32C1"/>
    <w:rsid w:val="06621FDC"/>
    <w:rsid w:val="06A37D01"/>
    <w:rsid w:val="0701496D"/>
    <w:rsid w:val="07165715"/>
    <w:rsid w:val="088873F8"/>
    <w:rsid w:val="08930B16"/>
    <w:rsid w:val="08AC5F94"/>
    <w:rsid w:val="09466A88"/>
    <w:rsid w:val="09CB0C5D"/>
    <w:rsid w:val="0A64358B"/>
    <w:rsid w:val="0A7B6C98"/>
    <w:rsid w:val="0A90357C"/>
    <w:rsid w:val="0A974EAD"/>
    <w:rsid w:val="0AEB637B"/>
    <w:rsid w:val="0B5E43FB"/>
    <w:rsid w:val="0BBB71DA"/>
    <w:rsid w:val="0C896ED2"/>
    <w:rsid w:val="0D170396"/>
    <w:rsid w:val="0D195FB9"/>
    <w:rsid w:val="0E177503"/>
    <w:rsid w:val="0E3B0A70"/>
    <w:rsid w:val="0E5446B4"/>
    <w:rsid w:val="0E812020"/>
    <w:rsid w:val="0EA85656"/>
    <w:rsid w:val="0EBF3D0D"/>
    <w:rsid w:val="0EF325BA"/>
    <w:rsid w:val="0F1D0E93"/>
    <w:rsid w:val="0F8926D3"/>
    <w:rsid w:val="0FA35A2D"/>
    <w:rsid w:val="12E21BE6"/>
    <w:rsid w:val="141000DE"/>
    <w:rsid w:val="14646F8A"/>
    <w:rsid w:val="14D152A4"/>
    <w:rsid w:val="15F145D6"/>
    <w:rsid w:val="16294EB8"/>
    <w:rsid w:val="16547731"/>
    <w:rsid w:val="17B330ED"/>
    <w:rsid w:val="18AA0A4F"/>
    <w:rsid w:val="18C25011"/>
    <w:rsid w:val="19257392"/>
    <w:rsid w:val="19A63570"/>
    <w:rsid w:val="1A3A6BE0"/>
    <w:rsid w:val="1B361697"/>
    <w:rsid w:val="1C9C1868"/>
    <w:rsid w:val="1D2B6B35"/>
    <w:rsid w:val="1D3A31AA"/>
    <w:rsid w:val="1DD60007"/>
    <w:rsid w:val="1EC67797"/>
    <w:rsid w:val="1F083E97"/>
    <w:rsid w:val="1F4A7604"/>
    <w:rsid w:val="1FBF1E18"/>
    <w:rsid w:val="1FDE6536"/>
    <w:rsid w:val="202E4B9A"/>
    <w:rsid w:val="2053114C"/>
    <w:rsid w:val="20C45A79"/>
    <w:rsid w:val="20EC6AA7"/>
    <w:rsid w:val="213B7C7C"/>
    <w:rsid w:val="216C5F8E"/>
    <w:rsid w:val="21C51F4E"/>
    <w:rsid w:val="22466554"/>
    <w:rsid w:val="2303728B"/>
    <w:rsid w:val="24792258"/>
    <w:rsid w:val="25302B96"/>
    <w:rsid w:val="257C29D0"/>
    <w:rsid w:val="25D30B26"/>
    <w:rsid w:val="260933AD"/>
    <w:rsid w:val="26B533D9"/>
    <w:rsid w:val="279F5512"/>
    <w:rsid w:val="28B24E2F"/>
    <w:rsid w:val="28B615C4"/>
    <w:rsid w:val="29285F5F"/>
    <w:rsid w:val="294869AB"/>
    <w:rsid w:val="29A36374"/>
    <w:rsid w:val="2A7921F2"/>
    <w:rsid w:val="2B330499"/>
    <w:rsid w:val="2B3F0DBB"/>
    <w:rsid w:val="2CAC3B95"/>
    <w:rsid w:val="2CFE33EF"/>
    <w:rsid w:val="2D2C234F"/>
    <w:rsid w:val="2D3D7A3E"/>
    <w:rsid w:val="2D750112"/>
    <w:rsid w:val="2E446F69"/>
    <w:rsid w:val="2E614F43"/>
    <w:rsid w:val="2E965F7D"/>
    <w:rsid w:val="2EA2010D"/>
    <w:rsid w:val="2F2D4CB2"/>
    <w:rsid w:val="3008629F"/>
    <w:rsid w:val="315C4045"/>
    <w:rsid w:val="318C5B81"/>
    <w:rsid w:val="319119FF"/>
    <w:rsid w:val="31BF5EC1"/>
    <w:rsid w:val="31C17047"/>
    <w:rsid w:val="325A0939"/>
    <w:rsid w:val="32B44DAC"/>
    <w:rsid w:val="33B86137"/>
    <w:rsid w:val="34195D42"/>
    <w:rsid w:val="346E224A"/>
    <w:rsid w:val="350C19EB"/>
    <w:rsid w:val="35452307"/>
    <w:rsid w:val="35A42650"/>
    <w:rsid w:val="35B616DA"/>
    <w:rsid w:val="35E57E27"/>
    <w:rsid w:val="362A580E"/>
    <w:rsid w:val="372475EF"/>
    <w:rsid w:val="374B729B"/>
    <w:rsid w:val="3799757F"/>
    <w:rsid w:val="37A66C23"/>
    <w:rsid w:val="38B025B2"/>
    <w:rsid w:val="38CD48A4"/>
    <w:rsid w:val="3A380EA8"/>
    <w:rsid w:val="3ADB5C66"/>
    <w:rsid w:val="3AEB500B"/>
    <w:rsid w:val="3BCB2D9B"/>
    <w:rsid w:val="3BFD4E78"/>
    <w:rsid w:val="3D461448"/>
    <w:rsid w:val="3E3351B3"/>
    <w:rsid w:val="3F0E13EF"/>
    <w:rsid w:val="3F6144FA"/>
    <w:rsid w:val="3FC2531E"/>
    <w:rsid w:val="401E2017"/>
    <w:rsid w:val="407F1FF5"/>
    <w:rsid w:val="415A73BD"/>
    <w:rsid w:val="41BC4F76"/>
    <w:rsid w:val="41DD0147"/>
    <w:rsid w:val="43074B4A"/>
    <w:rsid w:val="43395004"/>
    <w:rsid w:val="440A1892"/>
    <w:rsid w:val="44B845C9"/>
    <w:rsid w:val="4521463D"/>
    <w:rsid w:val="459C7A48"/>
    <w:rsid w:val="46436F26"/>
    <w:rsid w:val="46AF76C0"/>
    <w:rsid w:val="476D11CC"/>
    <w:rsid w:val="477F4BD4"/>
    <w:rsid w:val="47B55D20"/>
    <w:rsid w:val="47E466AF"/>
    <w:rsid w:val="47EA7D8A"/>
    <w:rsid w:val="494A6DA2"/>
    <w:rsid w:val="495B4157"/>
    <w:rsid w:val="498D1942"/>
    <w:rsid w:val="49FD38FC"/>
    <w:rsid w:val="4A1D5C69"/>
    <w:rsid w:val="4A26114A"/>
    <w:rsid w:val="4AC04265"/>
    <w:rsid w:val="4B6D7FC6"/>
    <w:rsid w:val="4DF84869"/>
    <w:rsid w:val="4E4B3FAF"/>
    <w:rsid w:val="4EB23FF0"/>
    <w:rsid w:val="4EE70A02"/>
    <w:rsid w:val="4F3C2C0E"/>
    <w:rsid w:val="51782F8D"/>
    <w:rsid w:val="51E349D4"/>
    <w:rsid w:val="532730A5"/>
    <w:rsid w:val="532C10E3"/>
    <w:rsid w:val="5343208F"/>
    <w:rsid w:val="53602697"/>
    <w:rsid w:val="53847B68"/>
    <w:rsid w:val="53861FE6"/>
    <w:rsid w:val="547C6748"/>
    <w:rsid w:val="559E2080"/>
    <w:rsid w:val="55C759AD"/>
    <w:rsid w:val="55EF716A"/>
    <w:rsid w:val="55FE3215"/>
    <w:rsid w:val="56D32BB1"/>
    <w:rsid w:val="56F938DA"/>
    <w:rsid w:val="57013BFA"/>
    <w:rsid w:val="583A1731"/>
    <w:rsid w:val="58E97C04"/>
    <w:rsid w:val="58F36D60"/>
    <w:rsid w:val="59237C5B"/>
    <w:rsid w:val="59722EDD"/>
    <w:rsid w:val="59BD5193"/>
    <w:rsid w:val="5BA01308"/>
    <w:rsid w:val="5C423D6C"/>
    <w:rsid w:val="5C543C40"/>
    <w:rsid w:val="5C733BA2"/>
    <w:rsid w:val="5CE379AD"/>
    <w:rsid w:val="5DE50F69"/>
    <w:rsid w:val="5E2740E3"/>
    <w:rsid w:val="5E2E3CF6"/>
    <w:rsid w:val="5E7E1572"/>
    <w:rsid w:val="60923AA7"/>
    <w:rsid w:val="60AE7D4C"/>
    <w:rsid w:val="60E21F11"/>
    <w:rsid w:val="62301106"/>
    <w:rsid w:val="62AA5B11"/>
    <w:rsid w:val="62E00E09"/>
    <w:rsid w:val="634E5423"/>
    <w:rsid w:val="63504FB2"/>
    <w:rsid w:val="63D47238"/>
    <w:rsid w:val="6454465A"/>
    <w:rsid w:val="64A87B92"/>
    <w:rsid w:val="64C44295"/>
    <w:rsid w:val="656F7F57"/>
    <w:rsid w:val="65A10A85"/>
    <w:rsid w:val="65CE675F"/>
    <w:rsid w:val="65E415CE"/>
    <w:rsid w:val="668A2E10"/>
    <w:rsid w:val="66BD4786"/>
    <w:rsid w:val="66C7134A"/>
    <w:rsid w:val="66FE2E54"/>
    <w:rsid w:val="67EA5CEC"/>
    <w:rsid w:val="68255FF4"/>
    <w:rsid w:val="68392FA2"/>
    <w:rsid w:val="6845758D"/>
    <w:rsid w:val="68600D50"/>
    <w:rsid w:val="687E3F4C"/>
    <w:rsid w:val="697F119B"/>
    <w:rsid w:val="69EE5B8A"/>
    <w:rsid w:val="6AA13869"/>
    <w:rsid w:val="6B1A7C23"/>
    <w:rsid w:val="6C0060FC"/>
    <w:rsid w:val="6C1B3EA6"/>
    <w:rsid w:val="6CE7002F"/>
    <w:rsid w:val="6D80070F"/>
    <w:rsid w:val="6D9D45C1"/>
    <w:rsid w:val="6E284883"/>
    <w:rsid w:val="6E580EDC"/>
    <w:rsid w:val="6F213B02"/>
    <w:rsid w:val="6F217F2C"/>
    <w:rsid w:val="6F2D33E5"/>
    <w:rsid w:val="6F3B3274"/>
    <w:rsid w:val="6FF04189"/>
    <w:rsid w:val="70832224"/>
    <w:rsid w:val="70E43C3F"/>
    <w:rsid w:val="70FB49F9"/>
    <w:rsid w:val="70FD6398"/>
    <w:rsid w:val="716F475B"/>
    <w:rsid w:val="7250323A"/>
    <w:rsid w:val="72EC04FB"/>
    <w:rsid w:val="7358249A"/>
    <w:rsid w:val="74EE7362"/>
    <w:rsid w:val="760A49BE"/>
    <w:rsid w:val="762A30ED"/>
    <w:rsid w:val="764B074B"/>
    <w:rsid w:val="77EB68F6"/>
    <w:rsid w:val="781C2E52"/>
    <w:rsid w:val="786160B3"/>
    <w:rsid w:val="78C3473E"/>
    <w:rsid w:val="792040DF"/>
    <w:rsid w:val="7A6509DB"/>
    <w:rsid w:val="7AB70152"/>
    <w:rsid w:val="7B494EE0"/>
    <w:rsid w:val="7C554AB2"/>
    <w:rsid w:val="7D090586"/>
    <w:rsid w:val="7D10561B"/>
    <w:rsid w:val="7DDC7633"/>
    <w:rsid w:val="7E25445E"/>
    <w:rsid w:val="7EFB50C7"/>
    <w:rsid w:val="7F292ACC"/>
    <w:rsid w:val="7F735C01"/>
    <w:rsid w:val="7FBF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946736"/>
  <w15:docId w15:val="{45AB2559-668F-4BE6-BBFB-BB2334E66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eastAsiaTheme="minorEastAsia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rtref">
    <w:name w:val="Art_ref"/>
    <w:qFormat/>
  </w:style>
  <w:style w:type="character" w:customStyle="1" w:styleId="Tablefreq">
    <w:name w:val="Table_freq"/>
    <w:qFormat/>
    <w:rPr>
      <w:b/>
      <w:color w:val="auto"/>
      <w:sz w:val="20"/>
    </w:rPr>
  </w:style>
  <w:style w:type="paragraph" w:customStyle="1" w:styleId="TableTextS5">
    <w:name w:val="Table_TextS5"/>
    <w:basedOn w:val="Normal"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a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pPr>
      <w:numPr>
        <w:numId w:val="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val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semiHidden/>
    <w:rsid w:val="007E2AD0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5AIRPNAIUNRU-1328258698-9456</_dlc_DocId>
    <_dlc_DocIdUrl xmlns="71c5aaf6-e6ce-465b-b873-5148d2a4c105">
      <Url>https://nokia.sharepoint.com/sites/c5g/5gradio/_layouts/15/DocIdRedir.aspx?ID=5AIRPNAIUNRU-1328258698-9456</Url>
      <Description>5AIRPNAIUNRU-1328258698-9456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2B565F-46E3-48B7-B55D-8EA638085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B42291-88B4-47D5-AB46-1A599CD3DD5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C572B45-1624-4A52-A704-7A60321135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9DDEE25-FD65-41E5-A42B-AFCC344F357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2D60F85-3775-4949-9869-CFBC0E4E7D6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12ED522-8160-40F0-A54D-BBC75423D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Skyworks</cp:lastModifiedBy>
  <cp:revision>14</cp:revision>
  <dcterms:created xsi:type="dcterms:W3CDTF">2022-10-18T05:58:00Z</dcterms:created>
  <dcterms:modified xsi:type="dcterms:W3CDTF">2022-10-18T16:14:00Z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86238885-b111-4264-a752-75455fae8ee0</vt:lpwstr>
  </property>
  <property fmtid="{D5CDD505-2E9C-101B-9397-08002B2CF9AE}" pid="4" name="KSOProductBuildVer">
    <vt:lpwstr>2052-11.8.2.10393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1642781535</vt:lpwstr>
  </property>
  <property fmtid="{D5CDD505-2E9C-101B-9397-08002B2CF9AE}" pid="9" name="_2015_ms_pID_725343">
    <vt:lpwstr>(2)cHCwOzr1ai0dwBTgNd+LD271HglOvE1XEcdVS5Pnl+xv02hkH1x7gl2sp9HIQPwrPQzU/CTq
xHIyjggSudH8Zq9qVChDrjUKXA6VEHe/GPOUT8cPuVgt9lyQN22OptTCL3hnVcRfPl0Nd0C8
gRdDJwCTg5IMaF1zPTOKlKLsiIp87ZcctUEvNZZiuDwZmnfunhEInY8d3gzHW/1pO6jC5soC
27kEherriIIQE+8OLy</vt:lpwstr>
  </property>
  <property fmtid="{D5CDD505-2E9C-101B-9397-08002B2CF9AE}" pid="10" name="_2015_ms_pID_7253431">
    <vt:lpwstr>dDBJfXrFGvDnG7br7aMkOFabaUxhMT4gd9uSRaX8SHJcMe0DtokL5l
xkIfCk6ey63jp79XJk1ArFURgDHFQvsSB/u2i6b57tWPXMIi/xDWkjTqGH3JZx8nwN4vty3A
C3ywmk+CJXVzm0kSVXBjRgpoVbGR9ZKd7sg/ZP8M+3X4xpaEkljNMEMCtrwFr99Yq8c3fAKc
9c2vHGzY8FfCXLud</vt:lpwstr>
  </property>
</Properties>
</file>